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B90E" w14:textId="4A3B4017" w:rsidR="00150BD1" w:rsidRPr="0091429E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９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8E32D78" w14:textId="70D678FA" w:rsidR="00150BD1" w:rsidRDefault="00A347C9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</w:p>
    <w:p w14:paraId="7E543732" w14:textId="77777777" w:rsidR="00150BD1" w:rsidRPr="0091429E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91429E">
      <w:pPr>
        <w:spacing w:line="320" w:lineRule="atLeast"/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04E89842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A25C3E9" w14:textId="77777777" w:rsidR="00397D28" w:rsidRPr="0091429E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91429E">
      <w:pPr>
        <w:spacing w:line="320" w:lineRule="atLeast"/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60A0F7C3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1A4DDFAA" w14:textId="77777777" w:rsidR="00150BD1" w:rsidRPr="0091429E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388A3ED8" w14:textId="293178E9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</w:p>
    <w:p w14:paraId="4DD68BB1" w14:textId="03EBBF6A" w:rsidR="007470CE" w:rsidRPr="0091429E" w:rsidRDefault="00150BD1" w:rsidP="007470CE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EC2A09">
        <w:rPr>
          <w:rFonts w:hint="eastAsia"/>
        </w:rPr>
        <w:t>医用テレメータの購入</w:t>
      </w:r>
    </w:p>
    <w:p w14:paraId="685760A9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7B24244F" w14:textId="77777777" w:rsidR="00397D28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２　公告年月日</w:t>
      </w:r>
    </w:p>
    <w:p w14:paraId="3491E0A3" w14:textId="135B78EB" w:rsidR="00150BD1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令和８年</w:t>
      </w:r>
      <w:r w:rsidR="00EC2A09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７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EC2A09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10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</w:p>
    <w:p w14:paraId="5B63A375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77777777" w:rsidR="00520537" w:rsidRPr="0091429E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（参考として、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Pr="0091429E" w:rsidRDefault="00520537" w:rsidP="00150BD1">
      <w:pPr>
        <w:rPr>
          <w:rFonts w:asciiTheme="minorEastAsia" w:eastAsiaTheme="minorEastAsia" w:hAnsiTheme="minorEastAsia"/>
          <w:szCs w:val="22"/>
        </w:rPr>
      </w:pPr>
    </w:p>
    <w:p w14:paraId="4F57C428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【連絡先】　（担当者所属）</w:t>
      </w:r>
    </w:p>
    <w:p w14:paraId="750D022D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（担当者氏名）</w:t>
      </w:r>
    </w:p>
    <w:p w14:paraId="0F197BC6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</w:t>
      </w:r>
      <w:r w:rsidR="007F33C5" w:rsidRPr="0091429E">
        <w:rPr>
          <w:rFonts w:asciiTheme="minorEastAsia" w:eastAsiaTheme="minorEastAsia" w:hAnsiTheme="minorEastAsia" w:hint="eastAsia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zCs w:val="22"/>
        </w:rPr>
        <w:t>（電話番号）</w:t>
      </w:r>
    </w:p>
    <w:p w14:paraId="5FAE257B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（ＦＡＸ番号）</w:t>
      </w:r>
    </w:p>
    <w:sectPr w:rsidR="00150BD1" w:rsidRPr="0091429E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C84C" w14:textId="77777777" w:rsidR="00524867" w:rsidRDefault="00524867">
      <w:r>
        <w:separator/>
      </w:r>
    </w:p>
  </w:endnote>
  <w:endnote w:type="continuationSeparator" w:id="0">
    <w:p w14:paraId="6E034CD1" w14:textId="77777777" w:rsidR="00524867" w:rsidRDefault="0052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0E790" w14:textId="77777777" w:rsidR="00524867" w:rsidRDefault="00524867">
      <w:r>
        <w:separator/>
      </w:r>
    </w:p>
  </w:footnote>
  <w:footnote w:type="continuationSeparator" w:id="0">
    <w:p w14:paraId="65376EBF" w14:textId="77777777" w:rsidR="00524867" w:rsidRDefault="00524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24867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5A0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2A09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羽田 卓秀</cp:lastModifiedBy>
  <cp:revision>69</cp:revision>
  <cp:lastPrinted>2026-02-25T08:02:00Z</cp:lastPrinted>
  <dcterms:created xsi:type="dcterms:W3CDTF">2020-01-22T03:01:00Z</dcterms:created>
  <dcterms:modified xsi:type="dcterms:W3CDTF">2026-07-03T07:26:00Z</dcterms:modified>
</cp:coreProperties>
</file>