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2F111CB9" w:rsidR="00150BD1" w:rsidRPr="003B49DD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 w:val="24"/>
        </w:rPr>
      </w:pPr>
      <w:r w:rsidRPr="003B49DD">
        <w:rPr>
          <w:rFonts w:asciiTheme="minorEastAsia" w:eastAsiaTheme="minorEastAsia" w:hAnsiTheme="minorEastAsia" w:hint="eastAsia"/>
          <w:spacing w:val="16"/>
          <w:sz w:val="24"/>
        </w:rPr>
        <w:t>様式第</w:t>
      </w:r>
      <w:r w:rsidR="006E5E99">
        <w:rPr>
          <w:rFonts w:asciiTheme="minorEastAsia" w:eastAsiaTheme="minorEastAsia" w:hAnsiTheme="minorEastAsia" w:hint="eastAsia"/>
          <w:spacing w:val="16"/>
          <w:sz w:val="24"/>
        </w:rPr>
        <w:t>５</w:t>
      </w:r>
      <w:r w:rsidR="009B6D4C" w:rsidRPr="003B49DD">
        <w:rPr>
          <w:rFonts w:asciiTheme="minorEastAsia" w:eastAsiaTheme="minorEastAsia" w:hAnsiTheme="minorEastAsia" w:hint="eastAsia"/>
          <w:spacing w:val="16"/>
          <w:sz w:val="24"/>
        </w:rPr>
        <w:t>号</w:t>
      </w:r>
    </w:p>
    <w:p w14:paraId="38E32D78" w14:textId="4D00C427" w:rsidR="00150BD1" w:rsidRPr="003B49DD" w:rsidRDefault="001E38C3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8"/>
          <w:szCs w:val="28"/>
        </w:rPr>
        <w:t>契約</w:t>
      </w:r>
      <w:r w:rsidR="00150BD1" w:rsidRPr="003B49DD">
        <w:rPr>
          <w:rFonts w:asciiTheme="minorEastAsia" w:eastAsiaTheme="minorEastAsia" w:hAnsiTheme="minorEastAsia" w:hint="eastAsia"/>
          <w:spacing w:val="16"/>
          <w:sz w:val="28"/>
          <w:szCs w:val="28"/>
        </w:rPr>
        <w:t>保証金</w:t>
      </w:r>
      <w:r w:rsidRPr="003B49DD">
        <w:rPr>
          <w:rFonts w:asciiTheme="minorEastAsia" w:eastAsiaTheme="minorEastAsia" w:hAnsiTheme="minorEastAsia" w:hint="eastAsia"/>
          <w:spacing w:val="16"/>
          <w:sz w:val="28"/>
          <w:szCs w:val="28"/>
        </w:rPr>
        <w:t>還付請求書</w:t>
      </w:r>
    </w:p>
    <w:p w14:paraId="7E543732" w14:textId="77777777" w:rsidR="00150BD1" w:rsidRPr="003B49DD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令和　　年　　月　　日</w:t>
      </w:r>
    </w:p>
    <w:p w14:paraId="7FD67ADD" w14:textId="064198A8" w:rsidR="00520537" w:rsidRPr="003B49DD" w:rsidRDefault="00520537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（</w:t>
      </w:r>
      <w:r w:rsidR="003B49DD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宛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先）</w:t>
      </w:r>
    </w:p>
    <w:p w14:paraId="62345A4F" w14:textId="77777777" w:rsidR="003B6F0B" w:rsidRPr="003B49DD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485AA61F" w:rsidR="00150BD1" w:rsidRPr="003B49DD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150BD1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埼玉県立</w:t>
      </w:r>
      <w:r w:rsidR="003B49DD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精神医療</w:t>
      </w:r>
      <w:r w:rsidR="00150BD1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センター</w:t>
      </w:r>
      <w:r w:rsidR="003B49DD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150BD1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病院長</w:t>
      </w:r>
    </w:p>
    <w:p w14:paraId="04E89842" w14:textId="77777777" w:rsidR="00150BD1" w:rsidRPr="003B49DD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A25C3E9" w14:textId="77777777" w:rsidR="00397D28" w:rsidRPr="003B49DD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5D9BABB" w14:textId="3CD90FA0" w:rsidR="00150BD1" w:rsidRPr="003B49DD" w:rsidRDefault="003B49DD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住所又は所在地</w:t>
      </w:r>
    </w:p>
    <w:p w14:paraId="4CDD5FCA" w14:textId="7E81FEAF" w:rsidR="00150BD1" w:rsidRPr="003B49DD" w:rsidRDefault="003B49DD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kern w:val="0"/>
          <w:sz w:val="21"/>
          <w:szCs w:val="21"/>
        </w:rPr>
        <w:t>商号又は名称</w:t>
      </w:r>
    </w:p>
    <w:p w14:paraId="63B0A9A3" w14:textId="77777777" w:rsidR="00150BD1" w:rsidRPr="003B49DD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代表者</w:t>
      </w:r>
      <w:r w:rsidR="00397D28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職氏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名　</w:t>
      </w:r>
      <w:r w:rsidR="00520537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7D28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　　</w:t>
      </w:r>
      <w:r w:rsidR="00397D28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3B49DD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E09F3CE" w14:textId="77777777" w:rsidR="00150BD1" w:rsidRPr="003B49DD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EDAF2C9" w14:textId="34AE6A84" w:rsidR="00150BD1" w:rsidRPr="003B49DD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契約保証金について、下記のとおり還付請求します。</w:t>
      </w:r>
    </w:p>
    <w:p w14:paraId="60A0F7C3" w14:textId="77777777" w:rsidR="00150BD1" w:rsidRPr="003B49DD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A4DDFAA" w14:textId="77777777" w:rsidR="00150BD1" w:rsidRPr="003B49DD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記</w:t>
      </w:r>
    </w:p>
    <w:p w14:paraId="388A3ED8" w14:textId="77777777" w:rsidR="00150BD1" w:rsidRPr="003B49DD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１　調達案件名称及び数量</w:t>
      </w:r>
    </w:p>
    <w:p w14:paraId="4DD68BB1" w14:textId="76EE8B6C" w:rsidR="007470CE" w:rsidRPr="003B49DD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1C2831">
        <w:rPr>
          <w:rFonts w:asciiTheme="minorEastAsia" w:eastAsiaTheme="minorEastAsia" w:hAnsiTheme="minorEastAsia" w:hint="eastAsia"/>
          <w:szCs w:val="22"/>
        </w:rPr>
        <w:t>送信機</w:t>
      </w:r>
      <w:r w:rsidR="004169A5">
        <w:rPr>
          <w:rFonts w:hAnsi="ＭＳ 明朝" w:cs="ＭＳ ゴシック" w:hint="eastAsia"/>
          <w:color w:val="000000"/>
          <w:spacing w:val="2"/>
          <w:kern w:val="0"/>
        </w:rPr>
        <w:t>の購入</w:t>
      </w:r>
      <w:r w:rsidR="004169A5">
        <w:rPr>
          <w:rFonts w:asciiTheme="minorEastAsia" w:eastAsiaTheme="minorEastAsia" w:hAnsiTheme="minorEastAsia" w:hint="eastAsia"/>
          <w:szCs w:val="21"/>
        </w:rPr>
        <w:t xml:space="preserve">　</w:t>
      </w:r>
      <w:r w:rsidR="001C2831">
        <w:rPr>
          <w:rFonts w:asciiTheme="minorEastAsia" w:eastAsiaTheme="minorEastAsia" w:hAnsiTheme="minorEastAsia" w:hint="eastAsia"/>
          <w:szCs w:val="21"/>
        </w:rPr>
        <w:t>３</w:t>
      </w:r>
      <w:r w:rsidR="004169A5">
        <w:rPr>
          <w:rFonts w:asciiTheme="minorEastAsia" w:eastAsiaTheme="minorEastAsia" w:hAnsiTheme="minorEastAsia" w:hint="eastAsia"/>
          <w:szCs w:val="21"/>
        </w:rPr>
        <w:t>台</w:t>
      </w:r>
    </w:p>
    <w:p w14:paraId="685760A9" w14:textId="77777777" w:rsidR="00150BD1" w:rsidRPr="001C2831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7B24244F" w14:textId="77777777" w:rsidR="00397D28" w:rsidRPr="003B49DD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２　公告年月日</w:t>
      </w:r>
    </w:p>
    <w:p w14:paraId="3491E0A3" w14:textId="3BD8C914" w:rsidR="00150BD1" w:rsidRPr="003B49DD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4169A5" w:rsidRPr="00264D1A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</w:t>
      </w:r>
      <w:r w:rsidR="004169A5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８</w:t>
      </w:r>
      <w:r w:rsidR="004169A5" w:rsidRPr="00264D1A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年</w:t>
      </w:r>
      <w:r w:rsidR="001C2831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６</w:t>
      </w:r>
      <w:r w:rsidR="004169A5" w:rsidRPr="00264D1A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1C2831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29</w:t>
      </w:r>
      <w:r w:rsidR="004169A5" w:rsidRPr="00264D1A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3B49DD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8829BF8" w14:textId="77777777" w:rsidR="00150BD1" w:rsidRPr="003B49DD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３　</w:t>
      </w:r>
      <w:r w:rsidR="007F33C5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請求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金額</w:t>
      </w:r>
    </w:p>
    <w:p w14:paraId="65A6321D" w14:textId="77777777" w:rsidR="007F33C5" w:rsidRPr="003B49DD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33DD6524" w14:textId="77777777" w:rsidR="00150BD1" w:rsidRPr="003B49DD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  <w:u w:val="single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3B49DD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（参考として、</w:t>
      </w:r>
      <w:r w:rsidR="00FE3677"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払込</w:t>
      </w:r>
      <w:r w:rsidRPr="003B49DD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3B49DD">
        <w:rPr>
          <w:rFonts w:asciiTheme="minorEastAsia" w:eastAsiaTheme="minorEastAsia" w:hAnsiTheme="minorEastAsia" w:hint="eastAsia"/>
          <w:spacing w:val="16"/>
          <w:sz w:val="21"/>
          <w:szCs w:val="21"/>
        </w:rPr>
        <w:t>）</w:t>
      </w:r>
    </w:p>
    <w:p w14:paraId="2DA35975" w14:textId="77777777" w:rsidR="00150BD1" w:rsidRPr="003B49DD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6EABB132" w14:textId="77777777" w:rsidR="00150BD1" w:rsidRPr="003B49DD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3B49D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3B49DD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49DD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3B49DD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49DD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3B49D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3B49DD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49DD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3B49DD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0537" w:rsidRPr="003B49D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3B49DD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49DD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3B49DD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49DD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3B49DD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3B49DD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49DD">
              <w:rPr>
                <w:rFonts w:asciiTheme="minorEastAsia" w:eastAsiaTheme="minorEastAsia" w:hAnsiTheme="minorEastAsia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3B49DD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3B49DD" w:rsidRDefault="007F33C5" w:rsidP="00150BD1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3B49DD">
              <w:rPr>
                <w:rFonts w:asciiTheme="minorEastAsia" w:eastAsiaTheme="minorEastAsia" w:hAnsiTheme="minorEastAsia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3B49D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3B49DD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49DD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3B49DD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6BEC351" w14:textId="77777777" w:rsidR="00520537" w:rsidRPr="003B49DD" w:rsidRDefault="00520537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4F57C428" w14:textId="77777777" w:rsidR="007F33C5" w:rsidRPr="003B49DD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z w:val="21"/>
          <w:szCs w:val="21"/>
        </w:rPr>
        <w:t>【連絡先】　（担当者所属）</w:t>
      </w:r>
    </w:p>
    <w:p w14:paraId="750D022D" w14:textId="77777777" w:rsidR="00150BD1" w:rsidRPr="003B49DD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3B49DD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z w:val="21"/>
          <w:szCs w:val="21"/>
        </w:rPr>
        <w:t xml:space="preserve">　　　　　　</w:t>
      </w:r>
      <w:r w:rsidR="007F33C5" w:rsidRPr="003B49D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3B49DD">
        <w:rPr>
          <w:rFonts w:asciiTheme="minorEastAsia" w:eastAsiaTheme="minorEastAsia" w:hAnsiTheme="minorEastAsia" w:hint="eastAsia"/>
          <w:sz w:val="21"/>
          <w:szCs w:val="21"/>
        </w:rPr>
        <w:t>（電話番号）</w:t>
      </w:r>
    </w:p>
    <w:p w14:paraId="5FAE257B" w14:textId="77777777" w:rsidR="00150BD1" w:rsidRPr="003B49DD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3B49DD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（ＦＡＸ番号）</w:t>
      </w:r>
    </w:p>
    <w:sectPr w:rsidR="00150BD1" w:rsidRPr="003B49DD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FE8AC" w14:textId="77777777" w:rsidR="00EC01DF" w:rsidRDefault="00EC01DF">
      <w:r>
        <w:separator/>
      </w:r>
    </w:p>
  </w:endnote>
  <w:endnote w:type="continuationSeparator" w:id="0">
    <w:p w14:paraId="650002FC" w14:textId="77777777" w:rsidR="00EC01DF" w:rsidRDefault="00EC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73A54" w14:textId="77777777" w:rsidR="00EC01DF" w:rsidRDefault="00EC01DF">
      <w:r>
        <w:separator/>
      </w:r>
    </w:p>
  </w:footnote>
  <w:footnote w:type="continuationSeparator" w:id="0">
    <w:p w14:paraId="67B74E67" w14:textId="77777777" w:rsidR="00EC01DF" w:rsidRDefault="00EC0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2831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5E99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35A4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01DF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90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67</cp:revision>
  <cp:lastPrinted>2026-01-09T06:29:00Z</cp:lastPrinted>
  <dcterms:created xsi:type="dcterms:W3CDTF">2020-01-22T03:01:00Z</dcterms:created>
  <dcterms:modified xsi:type="dcterms:W3CDTF">2026-06-19T04:41:00Z</dcterms:modified>
</cp:coreProperties>
</file>