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32CBD03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8A5BD5">
        <w:rPr>
          <w:rFonts w:asciiTheme="minorEastAsia" w:eastAsiaTheme="minorEastAsia" w:hAnsiTheme="minorEastAsia" w:hint="eastAsia"/>
          <w:spacing w:val="16"/>
          <w:szCs w:val="22"/>
        </w:rPr>
        <w:t>10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2BD40B86" w14:textId="77777777" w:rsidR="008A5BD5" w:rsidRDefault="008A5BD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88A3ED8" w14:textId="201F663B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  <w:r w:rsidR="00A51B5E">
        <w:rPr>
          <w:rFonts w:asciiTheme="minorEastAsia" w:eastAsiaTheme="minorEastAsia" w:hAnsiTheme="minorEastAsia" w:hint="eastAsia"/>
          <w:spacing w:val="16"/>
          <w:szCs w:val="22"/>
        </w:rPr>
        <w:t xml:space="preserve">　超音波洗浄機の購入</w:t>
      </w:r>
    </w:p>
    <w:p w14:paraId="4DD68BB1" w14:textId="3F801063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1291E895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２　</w:t>
      </w:r>
      <w:r w:rsidR="00A51B5E">
        <w:rPr>
          <w:rFonts w:asciiTheme="minorEastAsia" w:eastAsiaTheme="minorEastAsia" w:hAnsiTheme="minorEastAsia" w:hint="eastAsia"/>
          <w:spacing w:val="16"/>
          <w:szCs w:val="22"/>
        </w:rPr>
        <w:t>開札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日</w:t>
      </w:r>
    </w:p>
    <w:p w14:paraId="3491E0A3" w14:textId="2DEB3230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８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年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６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１１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（木）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3DEEE79B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</w:t>
      </w:r>
      <w:r w:rsidR="008A5BD5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てください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69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280B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39D7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A7ECC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023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14A"/>
    <w:rsid w:val="00894E74"/>
    <w:rsid w:val="008A1295"/>
    <w:rsid w:val="008A4475"/>
    <w:rsid w:val="008A51C2"/>
    <w:rsid w:val="008A52AA"/>
    <w:rsid w:val="008A5BD5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1B5E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0825"/>
    <w:rsid w:val="00C659F4"/>
    <w:rsid w:val="00C70F66"/>
    <w:rsid w:val="00C71748"/>
    <w:rsid w:val="00C71DD1"/>
    <w:rsid w:val="00C74778"/>
    <w:rsid w:val="00C81CA7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1E73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B9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104</TotalTime>
  <Pages>1</Pages>
  <Words>247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城山 隆</cp:lastModifiedBy>
  <cp:revision>73</cp:revision>
  <cp:lastPrinted>2026-05-01T04:30:00Z</cp:lastPrinted>
  <dcterms:created xsi:type="dcterms:W3CDTF">2020-01-22T03:01:00Z</dcterms:created>
  <dcterms:modified xsi:type="dcterms:W3CDTF">2026-05-01T04:32:00Z</dcterms:modified>
</cp:coreProperties>
</file>