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4A3B401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293178E9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74D5C955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EC2AB9" w:rsidRPr="00EC2AB9">
        <w:rPr>
          <w:rFonts w:hint="eastAsia"/>
        </w:rPr>
        <w:t>中央材料室器具等院外滅菌業務委託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760C2817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３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7A402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12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023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0825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1E73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B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71</cp:revision>
  <cp:lastPrinted>2026-02-25T08:02:00Z</cp:lastPrinted>
  <dcterms:created xsi:type="dcterms:W3CDTF">2020-01-22T03:01:00Z</dcterms:created>
  <dcterms:modified xsi:type="dcterms:W3CDTF">2026-03-11T00:51:00Z</dcterms:modified>
</cp:coreProperties>
</file>