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A6489" w14:textId="77777777" w:rsidR="00987AA1" w:rsidRDefault="00987AA1" w:rsidP="00C50495">
      <w:pPr>
        <w:spacing w:line="320" w:lineRule="atLeast"/>
        <w:ind w:firstLineChars="900" w:firstLine="1944"/>
        <w:rPr>
          <w:rFonts w:hAnsi="ＭＳ 明朝"/>
          <w:szCs w:val="21"/>
        </w:rPr>
        <w:sectPr w:rsidR="00987AA1" w:rsidSect="00C02A34">
          <w:headerReference w:type="default" r:id="rId8"/>
          <w:footerReference w:type="even" r:id="rId9"/>
          <w:headerReference w:type="first" r:id="rId10"/>
          <w:pgSz w:w="11906" w:h="16838" w:code="9"/>
          <w:pgMar w:top="1418" w:right="1418" w:bottom="1134" w:left="1418" w:header="720" w:footer="720" w:gutter="0"/>
          <w:pgNumType w:fmt="numberInDash" w:start="1"/>
          <w:cols w:space="720"/>
          <w:noEndnote/>
          <w:docGrid w:type="linesAndChars" w:linePitch="348" w:charSpace="-829"/>
        </w:sectPr>
      </w:pPr>
    </w:p>
    <w:p w14:paraId="37FFC0C6" w14:textId="20F45EF0" w:rsidR="00150BD1" w:rsidRDefault="000B1558" w:rsidP="00F40E54">
      <w:pPr>
        <w:spacing w:line="320" w:lineRule="atLeast"/>
        <w:rPr>
          <w:rFonts w:hAnsi="ＭＳ 明朝"/>
          <w:spacing w:val="16"/>
          <w:szCs w:val="22"/>
        </w:rPr>
      </w:pPr>
      <w:r>
        <w:rPr>
          <w:rFonts w:hAnsi="ＭＳ 明朝" w:hint="eastAsia"/>
          <w:spacing w:val="16"/>
          <w:szCs w:val="22"/>
        </w:rPr>
        <w:t>様式第</w:t>
      </w:r>
      <w:r w:rsidR="000D4203">
        <w:rPr>
          <w:rFonts w:hAnsi="ＭＳ 明朝" w:hint="eastAsia"/>
          <w:spacing w:val="16"/>
          <w:szCs w:val="22"/>
        </w:rPr>
        <w:t>３</w:t>
      </w:r>
      <w:r w:rsidR="00150BD1">
        <w:rPr>
          <w:rFonts w:hAnsi="ＭＳ 明朝" w:hint="eastAsia"/>
          <w:spacing w:val="16"/>
          <w:szCs w:val="22"/>
        </w:rPr>
        <w:t>号</w:t>
      </w:r>
    </w:p>
    <w:p w14:paraId="59EADB3A" w14:textId="77777777" w:rsidR="00CC5872" w:rsidRDefault="00CC5872" w:rsidP="00F40E54">
      <w:pPr>
        <w:spacing w:line="320" w:lineRule="atLeast"/>
        <w:rPr>
          <w:rFonts w:hAnsi="ＭＳ 明朝"/>
          <w:spacing w:val="16"/>
          <w:szCs w:val="22"/>
        </w:rPr>
      </w:pPr>
    </w:p>
    <w:p w14:paraId="69934012" w14:textId="77777777" w:rsidR="00150BD1" w:rsidRPr="005A1A2C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A1A2C">
        <w:rPr>
          <w:rFonts w:hAnsi="ＭＳ 明朝" w:hint="eastAsia"/>
          <w:spacing w:val="16"/>
          <w:sz w:val="28"/>
          <w:szCs w:val="28"/>
        </w:rPr>
        <w:t>入札</w:t>
      </w:r>
      <w:r w:rsidR="001E38C3" w:rsidRPr="005A1A2C">
        <w:rPr>
          <w:rFonts w:hAnsi="ＭＳ 明朝" w:hint="eastAsia"/>
          <w:spacing w:val="16"/>
          <w:sz w:val="28"/>
          <w:szCs w:val="28"/>
        </w:rPr>
        <w:t>（契約）</w:t>
      </w:r>
      <w:r w:rsidRPr="005A1A2C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A1A2C">
        <w:rPr>
          <w:rFonts w:hAnsi="ＭＳ 明朝" w:hint="eastAsia"/>
          <w:spacing w:val="16"/>
          <w:sz w:val="28"/>
          <w:szCs w:val="28"/>
        </w:rPr>
        <w:t>還付請求書</w:t>
      </w:r>
    </w:p>
    <w:p w14:paraId="510DF211" w14:textId="5AB4EAA2" w:rsidR="00150BD1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150BD1">
        <w:rPr>
          <w:rFonts w:hAnsi="ＭＳ 明朝" w:hint="eastAsia"/>
          <w:spacing w:val="16"/>
          <w:sz w:val="21"/>
          <w:szCs w:val="21"/>
        </w:rPr>
        <w:t>令和</w:t>
      </w:r>
      <w:r w:rsidR="009B17B9">
        <w:rPr>
          <w:rFonts w:hAnsi="ＭＳ 明朝" w:hint="eastAsia"/>
          <w:spacing w:val="16"/>
          <w:sz w:val="21"/>
          <w:szCs w:val="21"/>
        </w:rPr>
        <w:t>８</w:t>
      </w:r>
      <w:r>
        <w:rPr>
          <w:rFonts w:hAnsi="ＭＳ 明朝" w:hint="eastAsia"/>
          <w:spacing w:val="16"/>
          <w:sz w:val="21"/>
          <w:szCs w:val="21"/>
        </w:rPr>
        <w:t>年</w:t>
      </w:r>
      <w:r w:rsidR="009B17B9">
        <w:rPr>
          <w:rFonts w:hAnsi="ＭＳ 明朝" w:hint="eastAsia"/>
          <w:spacing w:val="16"/>
          <w:sz w:val="21"/>
          <w:szCs w:val="21"/>
        </w:rPr>
        <w:t xml:space="preserve">　</w:t>
      </w:r>
      <w:r>
        <w:rPr>
          <w:rFonts w:hAnsi="ＭＳ 明朝" w:hint="eastAsia"/>
          <w:spacing w:val="16"/>
          <w:sz w:val="21"/>
          <w:szCs w:val="21"/>
        </w:rPr>
        <w:t>月　　日</w:t>
      </w:r>
    </w:p>
    <w:p w14:paraId="1F0C55DD" w14:textId="77777777" w:rsidR="003B6F0B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3746B10A" w14:textId="77777777" w:rsidR="00150BD1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5532F0">
        <w:rPr>
          <w:rFonts w:hAnsi="ＭＳ 明朝" w:hint="eastAsia"/>
          <w:spacing w:val="16"/>
          <w:sz w:val="21"/>
          <w:szCs w:val="21"/>
        </w:rPr>
        <w:t>埼玉県立</w:t>
      </w:r>
      <w:r w:rsidR="00667907">
        <w:rPr>
          <w:rFonts w:hAnsi="ＭＳ 明朝" w:hint="eastAsia"/>
          <w:spacing w:val="16"/>
          <w:sz w:val="21"/>
          <w:szCs w:val="21"/>
        </w:rPr>
        <w:t>循環器・呼吸器病センター</w:t>
      </w:r>
      <w:r w:rsidR="00150BD1" w:rsidRPr="00150BD1">
        <w:rPr>
          <w:rFonts w:hAnsi="ＭＳ 明朝" w:hint="eastAsia"/>
          <w:spacing w:val="16"/>
          <w:sz w:val="21"/>
          <w:szCs w:val="21"/>
        </w:rPr>
        <w:t>病院長</w:t>
      </w:r>
    </w:p>
    <w:p w14:paraId="2E02977D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47A5B7F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住　　所</w:t>
      </w:r>
    </w:p>
    <w:p w14:paraId="5514DCBF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C655B6A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名　　称</w:t>
      </w:r>
    </w:p>
    <w:p w14:paraId="7770A4AE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76AA9BD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　　　　　　　　　　　　代表者名　　　　　　　　　　　　　　㊞</w:t>
      </w:r>
    </w:p>
    <w:p w14:paraId="11FE7B53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ACDD373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535DABC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入札（契約）保証金について、下記のとおり還付請求いたします。</w:t>
      </w:r>
    </w:p>
    <w:p w14:paraId="2E155728" w14:textId="77777777" w:rsidR="00150BD1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3BD72ED" w14:textId="77777777" w:rsidR="00150BD1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記</w:t>
      </w:r>
    </w:p>
    <w:p w14:paraId="15EE95F6" w14:textId="77777777" w:rsidR="00150BD1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</w:p>
    <w:p w14:paraId="7CFBCA1E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6285D33D" w14:textId="767E514E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="00FF37C7">
        <w:rPr>
          <w:rFonts w:hAnsi="ＭＳ 明朝" w:hint="eastAsia"/>
          <w:spacing w:val="16"/>
          <w:sz w:val="21"/>
          <w:szCs w:val="21"/>
        </w:rPr>
        <w:t>令和</w:t>
      </w:r>
      <w:r w:rsidR="009B17B9">
        <w:rPr>
          <w:rFonts w:hAnsi="ＭＳ 明朝" w:hint="eastAsia"/>
          <w:spacing w:val="16"/>
          <w:sz w:val="21"/>
          <w:szCs w:val="21"/>
        </w:rPr>
        <w:t>８</w:t>
      </w:r>
      <w:r w:rsidR="00FF37C7">
        <w:rPr>
          <w:rFonts w:hAnsi="ＭＳ 明朝" w:hint="eastAsia"/>
          <w:spacing w:val="16"/>
          <w:sz w:val="21"/>
          <w:szCs w:val="21"/>
        </w:rPr>
        <w:t>年度医療用ガス</w:t>
      </w:r>
      <w:r w:rsidR="0057564B">
        <w:rPr>
          <w:rFonts w:hAnsi="ＭＳ 明朝" w:hint="eastAsia"/>
          <w:spacing w:val="16"/>
          <w:sz w:val="21"/>
          <w:szCs w:val="21"/>
        </w:rPr>
        <w:t>の単価契約</w:t>
      </w:r>
      <w:r w:rsidR="00094F0E">
        <w:rPr>
          <w:rFonts w:hAnsi="ＭＳ 明朝" w:hint="eastAsia"/>
          <w:spacing w:val="16"/>
          <w:sz w:val="21"/>
          <w:szCs w:val="21"/>
        </w:rPr>
        <w:t xml:space="preserve">　一式</w:t>
      </w:r>
    </w:p>
    <w:p w14:paraId="4305AC31" w14:textId="77777777" w:rsidR="00150BD1" w:rsidRPr="00F93E7A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BABB642" w14:textId="0791CE88" w:rsidR="00150BD1" w:rsidRPr="00172D4D" w:rsidRDefault="0050524B" w:rsidP="00150BD1">
      <w:pPr>
        <w:spacing w:line="320" w:lineRule="atLeast"/>
        <w:rPr>
          <w:rFonts w:hAnsi="ＭＳ 明朝"/>
          <w:color w:val="000000" w:themeColor="text1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 xml:space="preserve">２　公告年月日　</w:t>
      </w:r>
      <w:r w:rsidR="000B1558">
        <w:rPr>
          <w:rFonts w:hAnsi="ＭＳ 明朝" w:hint="eastAsia"/>
          <w:spacing w:val="16"/>
          <w:sz w:val="21"/>
          <w:szCs w:val="21"/>
        </w:rPr>
        <w:t xml:space="preserve">　</w:t>
      </w:r>
      <w:r w:rsidR="000B1558" w:rsidRPr="00172D4D">
        <w:rPr>
          <w:rFonts w:hAnsi="ＭＳ 明朝" w:hint="eastAsia"/>
          <w:color w:val="000000" w:themeColor="text1"/>
          <w:spacing w:val="16"/>
          <w:sz w:val="21"/>
          <w:szCs w:val="21"/>
        </w:rPr>
        <w:t>令和</w:t>
      </w:r>
      <w:r w:rsidR="009B17B9" w:rsidRPr="00172D4D">
        <w:rPr>
          <w:rFonts w:hAnsi="ＭＳ 明朝" w:hint="eastAsia"/>
          <w:color w:val="000000" w:themeColor="text1"/>
          <w:spacing w:val="16"/>
          <w:sz w:val="21"/>
          <w:szCs w:val="21"/>
        </w:rPr>
        <w:t>８</w:t>
      </w:r>
      <w:r w:rsidR="00E57FA8" w:rsidRPr="00172D4D">
        <w:rPr>
          <w:rFonts w:hAnsi="ＭＳ 明朝" w:hint="eastAsia"/>
          <w:color w:val="000000" w:themeColor="text1"/>
          <w:spacing w:val="16"/>
          <w:sz w:val="21"/>
          <w:szCs w:val="21"/>
        </w:rPr>
        <w:t>年</w:t>
      </w:r>
      <w:r w:rsidR="009B17B9" w:rsidRPr="00172D4D">
        <w:rPr>
          <w:rFonts w:hAnsi="ＭＳ 明朝" w:hint="eastAsia"/>
          <w:color w:val="000000" w:themeColor="text1"/>
          <w:spacing w:val="16"/>
          <w:sz w:val="21"/>
          <w:szCs w:val="21"/>
        </w:rPr>
        <w:t>３</w:t>
      </w:r>
      <w:r w:rsidR="00CC5872" w:rsidRPr="00172D4D">
        <w:rPr>
          <w:rFonts w:hAnsi="ＭＳ 明朝" w:hint="eastAsia"/>
          <w:color w:val="000000" w:themeColor="text1"/>
          <w:spacing w:val="16"/>
          <w:sz w:val="21"/>
          <w:szCs w:val="21"/>
        </w:rPr>
        <w:t>月</w:t>
      </w:r>
      <w:r w:rsidR="00B433DD">
        <w:rPr>
          <w:rFonts w:hAnsi="ＭＳ 明朝" w:hint="eastAsia"/>
          <w:color w:val="000000" w:themeColor="text1"/>
          <w:spacing w:val="16"/>
          <w:sz w:val="21"/>
          <w:szCs w:val="21"/>
        </w:rPr>
        <w:t>５</w:t>
      </w:r>
      <w:r w:rsidR="00CC5872" w:rsidRPr="00172D4D">
        <w:rPr>
          <w:rFonts w:hAnsi="ＭＳ 明朝" w:hint="eastAsia"/>
          <w:color w:val="000000" w:themeColor="text1"/>
          <w:spacing w:val="16"/>
          <w:sz w:val="21"/>
          <w:szCs w:val="21"/>
        </w:rPr>
        <w:t>日（</w:t>
      </w:r>
      <w:r w:rsidR="00B433DD">
        <w:rPr>
          <w:rFonts w:hAnsi="ＭＳ 明朝" w:hint="eastAsia"/>
          <w:color w:val="000000" w:themeColor="text1"/>
          <w:spacing w:val="16"/>
          <w:sz w:val="21"/>
          <w:szCs w:val="21"/>
        </w:rPr>
        <w:t>木</w:t>
      </w:r>
      <w:r w:rsidR="00CC5872" w:rsidRPr="00172D4D">
        <w:rPr>
          <w:rFonts w:hAnsi="ＭＳ 明朝" w:hint="eastAsia"/>
          <w:color w:val="000000" w:themeColor="text1"/>
          <w:spacing w:val="16"/>
          <w:sz w:val="21"/>
          <w:szCs w:val="21"/>
        </w:rPr>
        <w:t>）</w:t>
      </w:r>
    </w:p>
    <w:p w14:paraId="157BCF61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9CF8811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３　金額</w:t>
      </w:r>
    </w:p>
    <w:p w14:paraId="39A3C71F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>
        <w:rPr>
          <w:rFonts w:hAnsi="ＭＳ 明朝" w:hint="eastAsia"/>
          <w:spacing w:val="16"/>
          <w:sz w:val="21"/>
          <w:szCs w:val="21"/>
        </w:rPr>
        <w:t xml:space="preserve">　　</w:t>
      </w:r>
      <w:r w:rsidRPr="00150BD1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B1ACD06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2E383413" w14:textId="77777777" w:rsid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４　振込先</w:t>
      </w:r>
    </w:p>
    <w:p w14:paraId="3D328F06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57A5B604" w14:textId="77777777" w:rsidR="00150BD1" w:rsidRDefault="00150BD1" w:rsidP="00150BD1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>金融機関名　　　　　　　　　銀行　　　　　　　　　　支店</w:t>
      </w:r>
    </w:p>
    <w:p w14:paraId="0B449352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60D4586D" w14:textId="77777777" w:rsidR="00150BD1" w:rsidRDefault="00150BD1" w:rsidP="00150BD1">
      <w:pPr>
        <w:ind w:firstLineChars="100" w:firstLine="206"/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口座名義（ｶﾀｶﾅ）　　　　　　　　　　　　　　　　　　　　</w:t>
      </w:r>
    </w:p>
    <w:p w14:paraId="4D512ACF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3DE41F8A" w14:textId="77777777" w:rsid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当座預金・普通預金</w:t>
      </w:r>
    </w:p>
    <w:p w14:paraId="739AD0E3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154C99EA" w14:textId="77777777" w:rsidR="00150BD1" w:rsidRDefault="00150BD1" w:rsidP="00150BD1">
      <w:pPr>
        <w:rPr>
          <w:rFonts w:hAnsi="ＭＳ 明朝"/>
          <w:sz w:val="21"/>
          <w:szCs w:val="21"/>
          <w:u w:val="single"/>
        </w:rPr>
      </w:pPr>
      <w:r>
        <w:rPr>
          <w:rFonts w:hAnsi="ＭＳ 明朝" w:hint="eastAsia"/>
          <w:sz w:val="21"/>
          <w:szCs w:val="21"/>
        </w:rPr>
        <w:t xml:space="preserve">　　</w:t>
      </w:r>
      <w:r w:rsidRPr="00150BD1">
        <w:rPr>
          <w:rFonts w:hAnsi="ＭＳ 明朝" w:hint="eastAsia"/>
          <w:sz w:val="21"/>
          <w:szCs w:val="21"/>
          <w:u w:val="single"/>
        </w:rPr>
        <w:t xml:space="preserve">口座番号　　　　　　</w:t>
      </w:r>
      <w:r>
        <w:rPr>
          <w:rFonts w:hAnsi="ＭＳ 明朝" w:hint="eastAsia"/>
          <w:sz w:val="21"/>
          <w:szCs w:val="21"/>
          <w:u w:val="single"/>
        </w:rPr>
        <w:t xml:space="preserve">　　　　　　　　　　</w:t>
      </w:r>
      <w:r w:rsidRPr="00150BD1">
        <w:rPr>
          <w:rFonts w:hAnsi="ＭＳ 明朝" w:hint="eastAsia"/>
          <w:sz w:val="21"/>
          <w:szCs w:val="21"/>
        </w:rPr>
        <w:t xml:space="preserve">　　　　</w:t>
      </w:r>
      <w:r>
        <w:rPr>
          <w:rFonts w:hAnsi="ＭＳ 明朝" w:hint="eastAsia"/>
          <w:sz w:val="21"/>
          <w:szCs w:val="21"/>
        </w:rPr>
        <w:t xml:space="preserve">　</w:t>
      </w:r>
    </w:p>
    <w:p w14:paraId="36B96CD1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02905A5B" w14:textId="77777777" w:rsidR="00150BD1" w:rsidRDefault="00150BD1" w:rsidP="00150BD1">
      <w:pPr>
        <w:rPr>
          <w:rFonts w:hAnsi="ＭＳ 明朝"/>
          <w:sz w:val="21"/>
          <w:szCs w:val="21"/>
        </w:rPr>
      </w:pPr>
    </w:p>
    <w:p w14:paraId="76E71305" w14:textId="77777777" w:rsid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【連絡先】　（担当者所属）　　　　　　　　　　　（担当者氏名）</w:t>
      </w:r>
    </w:p>
    <w:p w14:paraId="19D1AF57" w14:textId="77777777" w:rsidR="00150BD1" w:rsidRPr="00150BD1" w:rsidRDefault="00150BD1" w:rsidP="00150BD1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 xml:space="preserve">　　　　　　（電話番号）　　　　　　　　　　　　（ＦＡＸ番号）</w:t>
      </w:r>
    </w:p>
    <w:sectPr w:rsidR="00150BD1" w:rsidRPr="00150BD1" w:rsidSect="00987AA1">
      <w:headerReference w:type="default" r:id="rId11"/>
      <w:footerReference w:type="even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fmt="numberInDash"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62647" w14:textId="77777777" w:rsidR="00777A12" w:rsidRDefault="00777A12">
      <w:r>
        <w:separator/>
      </w:r>
    </w:p>
  </w:endnote>
  <w:endnote w:type="continuationSeparator" w:id="0">
    <w:p w14:paraId="4D3A11FB" w14:textId="77777777" w:rsidR="00777A12" w:rsidRDefault="0077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ＤＦ行書体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27E86" w14:textId="77777777" w:rsidR="00987AA1" w:rsidRDefault="00987AA1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2E7CBA37" w14:textId="77777777" w:rsidR="00987AA1" w:rsidRDefault="00987AA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62B4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5D7DBFF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4DC7C" w14:textId="77777777" w:rsidR="00777A12" w:rsidRDefault="00777A12">
      <w:r>
        <w:separator/>
      </w:r>
    </w:p>
  </w:footnote>
  <w:footnote w:type="continuationSeparator" w:id="0">
    <w:p w14:paraId="18035783" w14:textId="77777777" w:rsidR="00777A12" w:rsidRDefault="00777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3F86" w14:textId="77777777" w:rsidR="00987AA1" w:rsidRDefault="00987AA1">
    <w:pPr>
      <w:pStyle w:val="a7"/>
    </w:pPr>
  </w:p>
  <w:p w14:paraId="51ECE526" w14:textId="77777777" w:rsidR="00A350E8" w:rsidRDefault="00A350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E9FD" w14:textId="77777777" w:rsidR="00987AA1" w:rsidRDefault="00987AA1">
    <w:pPr>
      <w:pStyle w:val="a7"/>
    </w:pPr>
    <w:r>
      <w:rPr>
        <w:rFonts w:hint="eastAsia"/>
      </w:rPr>
      <w:t>様式第７号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3968" w14:textId="77777777" w:rsidR="00150BD1" w:rsidRDefault="00150BD1" w:rsidP="007A3DE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80ED2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512189536">
    <w:abstractNumId w:val="4"/>
  </w:num>
  <w:num w:numId="2" w16cid:durableId="1653020143">
    <w:abstractNumId w:val="0"/>
  </w:num>
  <w:num w:numId="3" w16cid:durableId="1574776812">
    <w:abstractNumId w:val="3"/>
  </w:num>
  <w:num w:numId="4" w16cid:durableId="141846886">
    <w:abstractNumId w:val="1"/>
  </w:num>
  <w:num w:numId="5" w16cid:durableId="579750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70D4B"/>
    <w:rsid w:val="000759EE"/>
    <w:rsid w:val="00084E20"/>
    <w:rsid w:val="00086BB9"/>
    <w:rsid w:val="00087309"/>
    <w:rsid w:val="00090C13"/>
    <w:rsid w:val="00092B55"/>
    <w:rsid w:val="00094F0E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203"/>
    <w:rsid w:val="000D4772"/>
    <w:rsid w:val="000E34D6"/>
    <w:rsid w:val="000E3635"/>
    <w:rsid w:val="000E6691"/>
    <w:rsid w:val="000E7BD3"/>
    <w:rsid w:val="000F00AC"/>
    <w:rsid w:val="000F26BA"/>
    <w:rsid w:val="000F43F4"/>
    <w:rsid w:val="000F47D4"/>
    <w:rsid w:val="000F6DB7"/>
    <w:rsid w:val="00100A40"/>
    <w:rsid w:val="00101394"/>
    <w:rsid w:val="0010457C"/>
    <w:rsid w:val="0010606F"/>
    <w:rsid w:val="00110030"/>
    <w:rsid w:val="00110969"/>
    <w:rsid w:val="00110C5D"/>
    <w:rsid w:val="00110EF4"/>
    <w:rsid w:val="00112352"/>
    <w:rsid w:val="001130C7"/>
    <w:rsid w:val="001151BD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2D4D"/>
    <w:rsid w:val="00175FB0"/>
    <w:rsid w:val="00181CBC"/>
    <w:rsid w:val="001822B8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E0BBA"/>
    <w:rsid w:val="001E13C4"/>
    <w:rsid w:val="001E38C3"/>
    <w:rsid w:val="001E5F20"/>
    <w:rsid w:val="001E77D0"/>
    <w:rsid w:val="001E7CFA"/>
    <w:rsid w:val="001F68BB"/>
    <w:rsid w:val="00201D8E"/>
    <w:rsid w:val="002031C4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66508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1A8D"/>
    <w:rsid w:val="00386303"/>
    <w:rsid w:val="00387F76"/>
    <w:rsid w:val="00392771"/>
    <w:rsid w:val="00392A1C"/>
    <w:rsid w:val="00392E99"/>
    <w:rsid w:val="00394E24"/>
    <w:rsid w:val="0039664F"/>
    <w:rsid w:val="00396DDA"/>
    <w:rsid w:val="003A0AFC"/>
    <w:rsid w:val="003A4708"/>
    <w:rsid w:val="003B038A"/>
    <w:rsid w:val="003B199B"/>
    <w:rsid w:val="003B6F0B"/>
    <w:rsid w:val="003B73A9"/>
    <w:rsid w:val="003B7FBC"/>
    <w:rsid w:val="003C6422"/>
    <w:rsid w:val="003C69DC"/>
    <w:rsid w:val="003C7034"/>
    <w:rsid w:val="003C7191"/>
    <w:rsid w:val="003D7276"/>
    <w:rsid w:val="003D7EE2"/>
    <w:rsid w:val="003E378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183E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0090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65E6"/>
    <w:rsid w:val="004C72AA"/>
    <w:rsid w:val="004E1022"/>
    <w:rsid w:val="004E7046"/>
    <w:rsid w:val="004F3780"/>
    <w:rsid w:val="004F4FB5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532F0"/>
    <w:rsid w:val="00560834"/>
    <w:rsid w:val="00560AA6"/>
    <w:rsid w:val="00563494"/>
    <w:rsid w:val="00565D02"/>
    <w:rsid w:val="00567709"/>
    <w:rsid w:val="00570EC4"/>
    <w:rsid w:val="00572D38"/>
    <w:rsid w:val="00574395"/>
    <w:rsid w:val="0057564B"/>
    <w:rsid w:val="00584D59"/>
    <w:rsid w:val="00592994"/>
    <w:rsid w:val="005966E4"/>
    <w:rsid w:val="00596CC5"/>
    <w:rsid w:val="00597C8D"/>
    <w:rsid w:val="00597DD6"/>
    <w:rsid w:val="005A1A2C"/>
    <w:rsid w:val="005B28C9"/>
    <w:rsid w:val="005B46E8"/>
    <w:rsid w:val="005B4937"/>
    <w:rsid w:val="005C206E"/>
    <w:rsid w:val="005C3985"/>
    <w:rsid w:val="005D1DFB"/>
    <w:rsid w:val="005D2528"/>
    <w:rsid w:val="005D329A"/>
    <w:rsid w:val="005E156A"/>
    <w:rsid w:val="005E1DCC"/>
    <w:rsid w:val="005E4849"/>
    <w:rsid w:val="005E4E09"/>
    <w:rsid w:val="005E7F0C"/>
    <w:rsid w:val="005F6D30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4043"/>
    <w:rsid w:val="0064655D"/>
    <w:rsid w:val="00652927"/>
    <w:rsid w:val="00655BBE"/>
    <w:rsid w:val="00656E11"/>
    <w:rsid w:val="00663008"/>
    <w:rsid w:val="00667907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E1458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179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77A12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B69B6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4087"/>
    <w:rsid w:val="00803965"/>
    <w:rsid w:val="00807D6F"/>
    <w:rsid w:val="00811C93"/>
    <w:rsid w:val="00812127"/>
    <w:rsid w:val="00820261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4E74"/>
    <w:rsid w:val="008A4475"/>
    <w:rsid w:val="008A51C2"/>
    <w:rsid w:val="008A52AA"/>
    <w:rsid w:val="008A708B"/>
    <w:rsid w:val="008B07C0"/>
    <w:rsid w:val="008B419E"/>
    <w:rsid w:val="008B4CB9"/>
    <w:rsid w:val="008B5AAC"/>
    <w:rsid w:val="008C3934"/>
    <w:rsid w:val="008C3BA2"/>
    <w:rsid w:val="008C3C4F"/>
    <w:rsid w:val="008C48D6"/>
    <w:rsid w:val="008D4647"/>
    <w:rsid w:val="008E229B"/>
    <w:rsid w:val="008E262F"/>
    <w:rsid w:val="008E34A0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768AD"/>
    <w:rsid w:val="00984770"/>
    <w:rsid w:val="00987AA1"/>
    <w:rsid w:val="00993DFF"/>
    <w:rsid w:val="0099524E"/>
    <w:rsid w:val="009A4769"/>
    <w:rsid w:val="009A5180"/>
    <w:rsid w:val="009A7A21"/>
    <w:rsid w:val="009A7C04"/>
    <w:rsid w:val="009A7E93"/>
    <w:rsid w:val="009B17B9"/>
    <w:rsid w:val="009B1EF8"/>
    <w:rsid w:val="009B40ED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A99"/>
    <w:rsid w:val="00AC3B15"/>
    <w:rsid w:val="00AC569C"/>
    <w:rsid w:val="00AC70DC"/>
    <w:rsid w:val="00AC7853"/>
    <w:rsid w:val="00AD0D4C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17"/>
    <w:rsid w:val="00B314D4"/>
    <w:rsid w:val="00B32524"/>
    <w:rsid w:val="00B3387C"/>
    <w:rsid w:val="00B37282"/>
    <w:rsid w:val="00B408C0"/>
    <w:rsid w:val="00B429E1"/>
    <w:rsid w:val="00B433DD"/>
    <w:rsid w:val="00B43424"/>
    <w:rsid w:val="00B47E37"/>
    <w:rsid w:val="00B5043C"/>
    <w:rsid w:val="00B5147F"/>
    <w:rsid w:val="00B51688"/>
    <w:rsid w:val="00B53911"/>
    <w:rsid w:val="00B53B71"/>
    <w:rsid w:val="00B569A4"/>
    <w:rsid w:val="00B57422"/>
    <w:rsid w:val="00B62C5F"/>
    <w:rsid w:val="00B62E23"/>
    <w:rsid w:val="00B63384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70F66"/>
    <w:rsid w:val="00C71748"/>
    <w:rsid w:val="00C71DD1"/>
    <w:rsid w:val="00C74778"/>
    <w:rsid w:val="00C8548A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212D"/>
    <w:rsid w:val="00CC3AB6"/>
    <w:rsid w:val="00CC5872"/>
    <w:rsid w:val="00CC6BE9"/>
    <w:rsid w:val="00CD499C"/>
    <w:rsid w:val="00CD5A83"/>
    <w:rsid w:val="00CD607F"/>
    <w:rsid w:val="00CE16D8"/>
    <w:rsid w:val="00CE6C0A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31C"/>
    <w:rsid w:val="00D12512"/>
    <w:rsid w:val="00D13B2E"/>
    <w:rsid w:val="00D17E21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38C7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3A5F"/>
    <w:rsid w:val="00E27949"/>
    <w:rsid w:val="00E30AB5"/>
    <w:rsid w:val="00E33D86"/>
    <w:rsid w:val="00E40812"/>
    <w:rsid w:val="00E42E09"/>
    <w:rsid w:val="00E458B2"/>
    <w:rsid w:val="00E51849"/>
    <w:rsid w:val="00E55853"/>
    <w:rsid w:val="00E57FA8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4CB9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2EF"/>
    <w:rsid w:val="00F65943"/>
    <w:rsid w:val="00F71CBA"/>
    <w:rsid w:val="00F73CAF"/>
    <w:rsid w:val="00F75E2D"/>
    <w:rsid w:val="00F83D76"/>
    <w:rsid w:val="00F93E7A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D7513"/>
    <w:rsid w:val="00FE02E3"/>
    <w:rsid w:val="00FE1984"/>
    <w:rsid w:val="00FE4D74"/>
    <w:rsid w:val="00FE724A"/>
    <w:rsid w:val="00FF1A16"/>
    <w:rsid w:val="00FF37C7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93CEC0"/>
  <w15:docId w15:val="{C135A625-21F3-49A6-B7BD-25FF717F6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A9D11-4948-432A-9D6A-12B5EDAB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37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須藤 匠</cp:lastModifiedBy>
  <cp:revision>52</cp:revision>
  <cp:lastPrinted>2026-03-02T07:24:00Z</cp:lastPrinted>
  <dcterms:created xsi:type="dcterms:W3CDTF">2020-01-22T03:01:00Z</dcterms:created>
  <dcterms:modified xsi:type="dcterms:W3CDTF">2026-03-02T07:24:00Z</dcterms:modified>
</cp:coreProperties>
</file>