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B90E" w14:textId="4A3B4017" w:rsidR="00150BD1" w:rsidRPr="0091429E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様式第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９</w:t>
      </w:r>
      <w:r w:rsidR="009B6D4C" w:rsidRPr="0091429E">
        <w:rPr>
          <w:rFonts w:asciiTheme="minorEastAsia" w:eastAsiaTheme="minorEastAsia" w:hAnsiTheme="minorEastAsia" w:hint="eastAsia"/>
          <w:spacing w:val="16"/>
          <w:szCs w:val="22"/>
        </w:rPr>
        <w:t>号</w:t>
      </w:r>
    </w:p>
    <w:p w14:paraId="38E32D78" w14:textId="70D678FA" w:rsidR="00150BD1" w:rsidRDefault="00A347C9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保証金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還付請求書</w:t>
      </w:r>
    </w:p>
    <w:p w14:paraId="71F539FA" w14:textId="77777777" w:rsidR="0091429E" w:rsidRPr="0091429E" w:rsidRDefault="0091429E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</w:p>
    <w:p w14:paraId="7E543732" w14:textId="77777777" w:rsidR="00150BD1" w:rsidRPr="0091429E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令和　　年　　月　　日</w:t>
      </w:r>
    </w:p>
    <w:p w14:paraId="7FD67ADD" w14:textId="064198A8" w:rsidR="00520537" w:rsidRPr="0091429E" w:rsidRDefault="00520537" w:rsidP="0091429E">
      <w:pPr>
        <w:spacing w:line="320" w:lineRule="atLeast"/>
        <w:ind w:firstLineChars="100" w:firstLine="24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（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宛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先）</w:t>
      </w:r>
    </w:p>
    <w:p w14:paraId="62345A4F" w14:textId="77777777" w:rsidR="003B6F0B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地方独立行政法人埼玉県立病院機構</w:t>
      </w:r>
    </w:p>
    <w:p w14:paraId="0D796371" w14:textId="485AA61F" w:rsidR="00150BD1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埼玉県立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精神医療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センター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病院長</w:t>
      </w:r>
    </w:p>
    <w:p w14:paraId="04E89842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A25C3E9" w14:textId="77777777" w:rsidR="00397D28" w:rsidRPr="0091429E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5D9BABB" w14:textId="3CD90FA0" w:rsidR="00150BD1" w:rsidRPr="0091429E" w:rsidRDefault="003B49DD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住所又は所在地</w:t>
      </w:r>
    </w:p>
    <w:p w14:paraId="4CDD5FCA" w14:textId="7E81FEAF" w:rsidR="00150BD1" w:rsidRPr="0091429E" w:rsidRDefault="003B49DD" w:rsidP="0091429E">
      <w:pPr>
        <w:spacing w:line="320" w:lineRule="atLeast"/>
        <w:ind w:leftChars="1600" w:left="3455" w:firstLineChars="550" w:firstLine="118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kern w:val="0"/>
          <w:szCs w:val="22"/>
        </w:rPr>
        <w:t>商号又は名称</w:t>
      </w:r>
    </w:p>
    <w:p w14:paraId="63B0A9A3" w14:textId="15DF95B0" w:rsidR="00150BD1" w:rsidRPr="0091429E" w:rsidRDefault="00150BD1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代表者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>職氏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名　</w:t>
      </w:r>
      <w:r w:rsidR="00520537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印 </w:t>
      </w:r>
    </w:p>
    <w:p w14:paraId="0B68C994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E09F3CE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EDAF2C9" w14:textId="78739243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保証金について、下記のとおり還付請求します。</w:t>
      </w:r>
    </w:p>
    <w:p w14:paraId="60A0F7C3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1A4DDFAA" w14:textId="77777777" w:rsidR="00150BD1" w:rsidRPr="0091429E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記</w:t>
      </w:r>
    </w:p>
    <w:p w14:paraId="388A3ED8" w14:textId="293178E9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１　</w:t>
      </w:r>
      <w:r w:rsidR="00E405DD">
        <w:rPr>
          <w:rFonts w:asciiTheme="minorEastAsia" w:eastAsiaTheme="minorEastAsia" w:hAnsiTheme="minorEastAsia" w:hint="eastAsia"/>
          <w:spacing w:val="16"/>
          <w:szCs w:val="22"/>
        </w:rPr>
        <w:t>件名</w:t>
      </w:r>
    </w:p>
    <w:p w14:paraId="4DD68BB1" w14:textId="74D5C955" w:rsidR="007470CE" w:rsidRPr="0091429E" w:rsidRDefault="00150BD1" w:rsidP="007470CE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EC2AB9" w:rsidRPr="00EC2AB9">
        <w:rPr>
          <w:rFonts w:hint="eastAsia"/>
        </w:rPr>
        <w:t>中央材料室器具等院外滅菌業務委託</w:t>
      </w:r>
    </w:p>
    <w:p w14:paraId="685760A9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7B24244F" w14:textId="77777777" w:rsidR="00397D28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２　公告年月日</w:t>
      </w:r>
    </w:p>
    <w:p w14:paraId="3491E0A3" w14:textId="331EE69F" w:rsidR="00150BD1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令和８年</w:t>
      </w:r>
      <w:r w:rsidR="00A347C9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３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月</w:t>
      </w:r>
      <w:r w:rsidR="00A347C9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５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日</w:t>
      </w:r>
    </w:p>
    <w:p w14:paraId="5B63A375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18829BF8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３　</w:t>
      </w:r>
      <w:r w:rsidR="007F33C5" w:rsidRPr="0091429E">
        <w:rPr>
          <w:rFonts w:asciiTheme="minorEastAsia" w:eastAsiaTheme="minorEastAsia" w:hAnsiTheme="minorEastAsia" w:hint="eastAsia"/>
          <w:spacing w:val="16"/>
          <w:szCs w:val="22"/>
        </w:rPr>
        <w:t>請求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金額</w:t>
      </w:r>
    </w:p>
    <w:p w14:paraId="65A6321D" w14:textId="77777777" w:rsidR="007F33C5" w:rsidRPr="0091429E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33DD6524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  <w:u w:val="single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Pr="0091429E">
        <w:rPr>
          <w:rFonts w:asciiTheme="minorEastAsia" w:eastAsiaTheme="minorEastAsia" w:hAnsiTheme="minorEastAsia" w:hint="eastAsia"/>
          <w:spacing w:val="16"/>
          <w:szCs w:val="22"/>
          <w:u w:val="single"/>
        </w:rPr>
        <w:t>金　　　　　　　　　　　　　　　　　　円</w:t>
      </w:r>
    </w:p>
    <w:p w14:paraId="4F7DF16A" w14:textId="77777777" w:rsidR="00520537" w:rsidRPr="0091429E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（参考として、</w:t>
      </w:r>
      <w:r w:rsidR="00FE3677" w:rsidRPr="0091429E">
        <w:rPr>
          <w:rFonts w:asciiTheme="minorEastAsia" w:eastAsiaTheme="minorEastAsia" w:hAnsiTheme="minorEastAsia" w:hint="eastAsia"/>
          <w:spacing w:val="16"/>
          <w:szCs w:val="22"/>
        </w:rPr>
        <w:t>払込</w:t>
      </w:r>
      <w:r w:rsidRPr="0091429E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書兼領収書の写しを添付します。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</w:p>
    <w:p w14:paraId="2DA35975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</w:p>
    <w:p w14:paraId="6EABB132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91429E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 xml:space="preserve">　　　　　　　　　　　銀行　　　　　　　　　　支店</w:t>
            </w:r>
          </w:p>
        </w:tc>
      </w:tr>
      <w:tr w:rsidR="00520537" w:rsidRPr="0091429E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520537" w:rsidRPr="0091429E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91429E" w:rsidRDefault="007F33C5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※いずれかに〇を付す。</w:t>
            </w:r>
          </w:p>
        </w:tc>
      </w:tr>
      <w:tr w:rsidR="00520537" w:rsidRPr="0091429E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36BEC351" w14:textId="77777777" w:rsidR="00520537" w:rsidRPr="0091429E" w:rsidRDefault="00520537" w:rsidP="00150BD1">
      <w:pPr>
        <w:rPr>
          <w:rFonts w:asciiTheme="minorEastAsia" w:eastAsiaTheme="minorEastAsia" w:hAnsiTheme="minorEastAsia"/>
          <w:szCs w:val="22"/>
        </w:rPr>
      </w:pPr>
    </w:p>
    <w:p w14:paraId="4F57C428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【連絡先】　（担当者所属）</w:t>
      </w:r>
    </w:p>
    <w:p w14:paraId="750D022D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（担当者氏名）</w:t>
      </w:r>
    </w:p>
    <w:p w14:paraId="0F197BC6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</w:t>
      </w:r>
      <w:r w:rsidR="007F33C5" w:rsidRPr="0091429E">
        <w:rPr>
          <w:rFonts w:asciiTheme="minorEastAsia" w:eastAsiaTheme="minorEastAsia" w:hAnsiTheme="minorEastAsia" w:hint="eastAsia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zCs w:val="22"/>
        </w:rPr>
        <w:t>（電話番号）</w:t>
      </w:r>
    </w:p>
    <w:p w14:paraId="5FAE257B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（ＦＡＸ番号）</w:t>
      </w:r>
    </w:p>
    <w:sectPr w:rsidR="00150BD1" w:rsidRPr="0091429E" w:rsidSect="00A4512D">
      <w:footerReference w:type="even" r:id="rId8"/>
      <w:headerReference w:type="first" r:id="rId9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游ゴシック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08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280B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A7ECC"/>
    <w:rsid w:val="003B038A"/>
    <w:rsid w:val="003B199B"/>
    <w:rsid w:val="003B49DD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160"/>
    <w:rsid w:val="003F3DA5"/>
    <w:rsid w:val="003F4FCE"/>
    <w:rsid w:val="003F513F"/>
    <w:rsid w:val="003F6FA0"/>
    <w:rsid w:val="00403C45"/>
    <w:rsid w:val="004040C3"/>
    <w:rsid w:val="0040443B"/>
    <w:rsid w:val="00412863"/>
    <w:rsid w:val="004131A5"/>
    <w:rsid w:val="00413952"/>
    <w:rsid w:val="004148A6"/>
    <w:rsid w:val="00415D8E"/>
    <w:rsid w:val="004169A5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625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32B9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2EA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29E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56F74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003F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47C9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40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204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21D5"/>
    <w:rsid w:val="00D72BAE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1E73"/>
    <w:rsid w:val="00E11D23"/>
    <w:rsid w:val="00E20451"/>
    <w:rsid w:val="00E23228"/>
    <w:rsid w:val="00E235C6"/>
    <w:rsid w:val="00E27949"/>
    <w:rsid w:val="00E30AB5"/>
    <w:rsid w:val="00E33D86"/>
    <w:rsid w:val="00E405DD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2AB9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27E5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563CF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101</TotalTime>
  <Pages>1</Pages>
  <Words>255</Words>
  <Characters>142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羽田 卓秀</cp:lastModifiedBy>
  <cp:revision>70</cp:revision>
  <cp:lastPrinted>2026-02-25T08:02:00Z</cp:lastPrinted>
  <dcterms:created xsi:type="dcterms:W3CDTF">2020-01-22T03:01:00Z</dcterms:created>
  <dcterms:modified xsi:type="dcterms:W3CDTF">2026-02-26T08:56:00Z</dcterms:modified>
</cp:coreProperties>
</file>