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B90E" w14:textId="4A3B4017" w:rsidR="00150BD1" w:rsidRPr="0091429E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様式第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９</w:t>
      </w:r>
      <w:r w:rsidR="009B6D4C" w:rsidRPr="0091429E">
        <w:rPr>
          <w:rFonts w:asciiTheme="minorEastAsia" w:eastAsiaTheme="minorEastAsia" w:hAnsiTheme="minorEastAsia" w:hint="eastAsia"/>
          <w:spacing w:val="16"/>
          <w:szCs w:val="22"/>
        </w:rPr>
        <w:t>号</w:t>
      </w:r>
    </w:p>
    <w:p w14:paraId="38E32D78" w14:textId="70D678FA" w:rsidR="00150BD1" w:rsidRDefault="00A347C9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保証金</w:t>
      </w:r>
      <w:r w:rsidR="001E38C3" w:rsidRPr="0091429E">
        <w:rPr>
          <w:rFonts w:asciiTheme="minorEastAsia" w:eastAsiaTheme="minorEastAsia" w:hAnsiTheme="minorEastAsia" w:hint="eastAsia"/>
          <w:spacing w:val="16"/>
          <w:szCs w:val="22"/>
        </w:rPr>
        <w:t>還付請求書</w:t>
      </w:r>
    </w:p>
    <w:p w14:paraId="71F539FA" w14:textId="77777777" w:rsidR="0091429E" w:rsidRPr="0091429E" w:rsidRDefault="0091429E" w:rsidP="001E38C3">
      <w:pPr>
        <w:spacing w:line="320" w:lineRule="atLeast"/>
        <w:jc w:val="center"/>
        <w:rPr>
          <w:rFonts w:asciiTheme="minorEastAsia" w:eastAsiaTheme="minorEastAsia" w:hAnsiTheme="minorEastAsia" w:hint="eastAsia"/>
          <w:spacing w:val="16"/>
          <w:szCs w:val="22"/>
        </w:rPr>
      </w:pPr>
    </w:p>
    <w:p w14:paraId="7E543732" w14:textId="77777777" w:rsidR="00150BD1" w:rsidRPr="0091429E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令和　　年　　月　　日</w:t>
      </w:r>
    </w:p>
    <w:p w14:paraId="7FD67ADD" w14:textId="064198A8" w:rsidR="00520537" w:rsidRPr="0091429E" w:rsidRDefault="00520537" w:rsidP="0091429E">
      <w:pPr>
        <w:spacing w:line="320" w:lineRule="atLeast"/>
        <w:ind w:firstLineChars="100" w:firstLine="24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（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宛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先）</w:t>
      </w:r>
    </w:p>
    <w:p w14:paraId="62345A4F" w14:textId="77777777" w:rsidR="003B6F0B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地方独立行政法人埼玉県立病院機構</w:t>
      </w:r>
    </w:p>
    <w:p w14:paraId="0D796371" w14:textId="485AA61F" w:rsidR="00150BD1" w:rsidRPr="0091429E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埼玉県立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>精神医療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センター</w:t>
      </w:r>
      <w:r w:rsidR="003B49DD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150BD1" w:rsidRPr="0091429E">
        <w:rPr>
          <w:rFonts w:asciiTheme="minorEastAsia" w:eastAsiaTheme="minorEastAsia" w:hAnsiTheme="minorEastAsia" w:hint="eastAsia"/>
          <w:spacing w:val="16"/>
          <w:szCs w:val="22"/>
        </w:rPr>
        <w:t>病院長</w:t>
      </w:r>
    </w:p>
    <w:p w14:paraId="04E89842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A25C3E9" w14:textId="77777777" w:rsidR="00397D28" w:rsidRPr="0091429E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5D9BABB" w14:textId="3CD90FA0" w:rsidR="00150BD1" w:rsidRPr="0091429E" w:rsidRDefault="003B49DD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住所又は所在地</w:t>
      </w:r>
    </w:p>
    <w:p w14:paraId="4CDD5FCA" w14:textId="7E81FEAF" w:rsidR="00150BD1" w:rsidRPr="0091429E" w:rsidRDefault="003B49DD" w:rsidP="0091429E">
      <w:pPr>
        <w:spacing w:line="320" w:lineRule="atLeast"/>
        <w:ind w:leftChars="1600" w:left="3455" w:firstLineChars="550" w:firstLine="1188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kern w:val="0"/>
          <w:szCs w:val="22"/>
        </w:rPr>
        <w:t>商号又は名称</w:t>
      </w:r>
    </w:p>
    <w:p w14:paraId="63B0A9A3" w14:textId="15DF95B0" w:rsidR="00150BD1" w:rsidRPr="0091429E" w:rsidRDefault="00150BD1" w:rsidP="0091429E">
      <w:pPr>
        <w:spacing w:line="320" w:lineRule="atLeast"/>
        <w:ind w:leftChars="1575" w:left="3401" w:firstLineChars="500" w:firstLine="1240"/>
        <w:jc w:val="left"/>
        <w:rPr>
          <w:rFonts w:asciiTheme="minorEastAsia" w:eastAsiaTheme="minorEastAsia" w:hAnsiTheme="minorEastAsia" w:hint="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代表者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>職氏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名　</w:t>
      </w:r>
      <w:r w:rsidR="00520537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397D28"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　</w:t>
      </w:r>
      <w:r w:rsidR="0091429E">
        <w:rPr>
          <w:rFonts w:asciiTheme="minorEastAsia" w:eastAsiaTheme="minorEastAsia" w:hAnsiTheme="minorEastAsia" w:hint="eastAsia"/>
          <w:spacing w:val="16"/>
          <w:szCs w:val="22"/>
        </w:rPr>
        <w:t xml:space="preserve">　印 </w:t>
      </w:r>
    </w:p>
    <w:p w14:paraId="0B68C994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4E09F3CE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6EDAF2C9" w14:textId="78739243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入札（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契約</w:t>
      </w:r>
      <w:r w:rsidR="00A347C9"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保証金について、下記のとおり還付請求します。</w:t>
      </w:r>
    </w:p>
    <w:p w14:paraId="60A0F7C3" w14:textId="77777777" w:rsidR="00150BD1" w:rsidRPr="0091429E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Cs w:val="22"/>
        </w:rPr>
      </w:pPr>
    </w:p>
    <w:p w14:paraId="1A4DDFAA" w14:textId="77777777" w:rsidR="00150BD1" w:rsidRPr="0091429E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記</w:t>
      </w:r>
    </w:p>
    <w:p w14:paraId="388A3ED8" w14:textId="293178E9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 w:hint="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１　</w:t>
      </w:r>
      <w:r w:rsidR="00E405DD">
        <w:rPr>
          <w:rFonts w:asciiTheme="minorEastAsia" w:eastAsiaTheme="minorEastAsia" w:hAnsiTheme="minorEastAsia" w:hint="eastAsia"/>
          <w:spacing w:val="16"/>
          <w:szCs w:val="22"/>
        </w:rPr>
        <w:t>件名</w:t>
      </w:r>
    </w:p>
    <w:p w14:paraId="4DD68BB1" w14:textId="0BD22D3D" w:rsidR="007470CE" w:rsidRPr="0091429E" w:rsidRDefault="00150BD1" w:rsidP="007470CE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E405DD" w:rsidRPr="00EA73D9">
        <w:rPr>
          <w:rFonts w:hint="eastAsia"/>
        </w:rPr>
        <w:t>生化学自動分析装置保守点検業務委託</w:t>
      </w:r>
    </w:p>
    <w:p w14:paraId="685760A9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7B24244F" w14:textId="77777777" w:rsidR="00397D28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>２　公告年月日</w:t>
      </w:r>
    </w:p>
    <w:p w14:paraId="3491E0A3" w14:textId="331EE69F" w:rsidR="00150BD1" w:rsidRPr="0091429E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令和８年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３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月</w:t>
      </w:r>
      <w:r w:rsidR="00A347C9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５</w:t>
      </w:r>
      <w:r w:rsidR="004169A5" w:rsidRPr="0091429E">
        <w:rPr>
          <w:rFonts w:asciiTheme="minorEastAsia" w:eastAsiaTheme="minorEastAsia" w:hAnsiTheme="minorEastAsia" w:hint="eastAsia"/>
          <w:color w:val="000000" w:themeColor="text1"/>
          <w:spacing w:val="16"/>
          <w:szCs w:val="22"/>
        </w:rPr>
        <w:t>日</w:t>
      </w:r>
    </w:p>
    <w:p w14:paraId="5B63A375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18829BF8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３　</w:t>
      </w:r>
      <w:r w:rsidR="007F33C5" w:rsidRPr="0091429E">
        <w:rPr>
          <w:rFonts w:asciiTheme="minorEastAsia" w:eastAsiaTheme="minorEastAsia" w:hAnsiTheme="minorEastAsia" w:hint="eastAsia"/>
          <w:spacing w:val="16"/>
          <w:szCs w:val="22"/>
        </w:rPr>
        <w:t>請求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金額</w:t>
      </w:r>
    </w:p>
    <w:p w14:paraId="65A6321D" w14:textId="77777777" w:rsidR="007F33C5" w:rsidRPr="0091429E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</w:p>
    <w:p w14:paraId="33DD6524" w14:textId="77777777" w:rsidR="00150BD1" w:rsidRPr="0091429E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  <w:u w:val="single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</w:t>
      </w:r>
      <w:r w:rsidRPr="0091429E">
        <w:rPr>
          <w:rFonts w:asciiTheme="minorEastAsia" w:eastAsiaTheme="minorEastAsia" w:hAnsiTheme="minorEastAsia" w:hint="eastAsia"/>
          <w:spacing w:val="16"/>
          <w:szCs w:val="22"/>
          <w:u w:val="single"/>
        </w:rPr>
        <w:t>金　　　　　　　　　　　　　　　　　　円</w:t>
      </w:r>
    </w:p>
    <w:p w14:paraId="4F7DF16A" w14:textId="77777777" w:rsidR="00520537" w:rsidRPr="0091429E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Cs w:val="22"/>
        </w:rPr>
      </w:pPr>
      <w:r w:rsidRPr="0091429E">
        <w:rPr>
          <w:rFonts w:asciiTheme="minorEastAsia" w:eastAsiaTheme="minorEastAsia" w:hAnsiTheme="minorEastAsia" w:hint="eastAsia"/>
          <w:spacing w:val="16"/>
          <w:szCs w:val="22"/>
        </w:rPr>
        <w:t xml:space="preserve">　　（参考として、</w:t>
      </w:r>
      <w:r w:rsidR="00FE3677" w:rsidRPr="0091429E">
        <w:rPr>
          <w:rFonts w:asciiTheme="minorEastAsia" w:eastAsiaTheme="minorEastAsia" w:hAnsiTheme="minorEastAsia" w:hint="eastAsia"/>
          <w:spacing w:val="16"/>
          <w:szCs w:val="22"/>
        </w:rPr>
        <w:t>払込</w:t>
      </w:r>
      <w:r w:rsidRPr="0091429E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91429E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2DA35975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</w:p>
    <w:p w14:paraId="6EABB132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91429E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 xml:space="preserve">　　　　　　　　　　　銀行　　　　　　　　　　支店</w:t>
            </w:r>
          </w:p>
        </w:tc>
      </w:tr>
      <w:tr w:rsidR="00520537" w:rsidRPr="0091429E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  <w:tr w:rsidR="00520537" w:rsidRPr="0091429E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91429E" w:rsidRDefault="00520537" w:rsidP="00D20A7B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91429E" w:rsidRDefault="00520537" w:rsidP="007F33C5">
            <w:pPr>
              <w:jc w:val="center"/>
              <w:rPr>
                <w:rFonts w:asciiTheme="minorEastAsia" w:eastAsiaTheme="minorEastAsia" w:hAnsiTheme="minorEastAsia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91429E" w:rsidRDefault="007F33C5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※いずれかに〇を付す。</w:t>
            </w:r>
          </w:p>
        </w:tc>
      </w:tr>
      <w:tr w:rsidR="00520537" w:rsidRPr="0091429E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  <w:r w:rsidRPr="0091429E">
              <w:rPr>
                <w:rFonts w:asciiTheme="minorEastAsia" w:eastAsiaTheme="minorEastAsia" w:hAnsiTheme="minorEastAsia" w:hint="eastAsia"/>
                <w:szCs w:val="22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91429E" w:rsidRDefault="00520537" w:rsidP="00150BD1">
            <w:pPr>
              <w:rPr>
                <w:rFonts w:asciiTheme="minorEastAsia" w:eastAsiaTheme="minorEastAsia" w:hAnsiTheme="minorEastAsia"/>
                <w:szCs w:val="22"/>
              </w:rPr>
            </w:pPr>
          </w:p>
        </w:tc>
      </w:tr>
    </w:tbl>
    <w:p w14:paraId="36BEC351" w14:textId="77777777" w:rsidR="00520537" w:rsidRPr="0091429E" w:rsidRDefault="00520537" w:rsidP="00150BD1">
      <w:pPr>
        <w:rPr>
          <w:rFonts w:asciiTheme="minorEastAsia" w:eastAsiaTheme="minorEastAsia" w:hAnsiTheme="minorEastAsia"/>
          <w:szCs w:val="22"/>
        </w:rPr>
      </w:pPr>
    </w:p>
    <w:p w14:paraId="4F57C428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>【連絡先】　（担当者所属）</w:t>
      </w:r>
    </w:p>
    <w:p w14:paraId="750D022D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（担当者氏名）</w:t>
      </w:r>
    </w:p>
    <w:p w14:paraId="0F197BC6" w14:textId="77777777" w:rsidR="007F33C5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</w:t>
      </w:r>
      <w:r w:rsidR="007F33C5" w:rsidRPr="0091429E">
        <w:rPr>
          <w:rFonts w:asciiTheme="minorEastAsia" w:eastAsiaTheme="minorEastAsia" w:hAnsiTheme="minorEastAsia" w:hint="eastAsia"/>
          <w:szCs w:val="22"/>
        </w:rPr>
        <w:t xml:space="preserve">　</w:t>
      </w:r>
      <w:r w:rsidRPr="0091429E">
        <w:rPr>
          <w:rFonts w:asciiTheme="minorEastAsia" w:eastAsiaTheme="minorEastAsia" w:hAnsiTheme="minorEastAsia" w:hint="eastAsia"/>
          <w:szCs w:val="22"/>
        </w:rPr>
        <w:t>（電話番号）</w:t>
      </w:r>
    </w:p>
    <w:p w14:paraId="5FAE257B" w14:textId="77777777" w:rsidR="00150BD1" w:rsidRPr="0091429E" w:rsidRDefault="00150BD1" w:rsidP="00150BD1">
      <w:pPr>
        <w:rPr>
          <w:rFonts w:asciiTheme="minorEastAsia" w:eastAsiaTheme="minorEastAsia" w:hAnsiTheme="minorEastAsia"/>
          <w:szCs w:val="22"/>
        </w:rPr>
      </w:pPr>
      <w:r w:rsidRPr="0091429E">
        <w:rPr>
          <w:rFonts w:asciiTheme="minorEastAsia" w:eastAsiaTheme="minorEastAsia" w:hAnsiTheme="minorEastAsia" w:hint="eastAsia"/>
          <w:szCs w:val="22"/>
        </w:rPr>
        <w:t xml:space="preserve">　　　　　　（ＦＡＸ番号）</w:t>
      </w:r>
    </w:p>
    <w:sectPr w:rsidR="00150BD1" w:rsidRPr="0091429E" w:rsidSect="00A4512D">
      <w:footerReference w:type="even" r:id="rId8"/>
      <w:headerReference w:type="first" r:id="rId9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游ゴシック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67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49DD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160"/>
    <w:rsid w:val="003F3DA5"/>
    <w:rsid w:val="003F4FCE"/>
    <w:rsid w:val="003F513F"/>
    <w:rsid w:val="003F6FA0"/>
    <w:rsid w:val="00403C45"/>
    <w:rsid w:val="004040C3"/>
    <w:rsid w:val="0040443B"/>
    <w:rsid w:val="00412863"/>
    <w:rsid w:val="004131A5"/>
    <w:rsid w:val="00413952"/>
    <w:rsid w:val="004148A6"/>
    <w:rsid w:val="00415D8E"/>
    <w:rsid w:val="004169A5"/>
    <w:rsid w:val="00417BA1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625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32B9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0CE"/>
    <w:rsid w:val="00752497"/>
    <w:rsid w:val="00753938"/>
    <w:rsid w:val="00762E8D"/>
    <w:rsid w:val="00767FC7"/>
    <w:rsid w:val="007712EA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29E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56F74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003F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47C9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040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204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21D5"/>
    <w:rsid w:val="00D72BAE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5DD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27E5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50292"/>
    <w:rsid w:val="00F51F4D"/>
    <w:rsid w:val="00F55381"/>
    <w:rsid w:val="00F55E74"/>
    <w:rsid w:val="00F563CF"/>
    <w:rsid w:val="00F60E0E"/>
    <w:rsid w:val="00F61177"/>
    <w:rsid w:val="00F65943"/>
    <w:rsid w:val="00F71CBA"/>
    <w:rsid w:val="00F73CAF"/>
    <w:rsid w:val="00F75E2D"/>
    <w:rsid w:val="00F83D76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101</TotalTime>
  <Pages>1</Pages>
  <Words>256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羽田 卓秀</cp:lastModifiedBy>
  <cp:revision>68</cp:revision>
  <cp:lastPrinted>2026-02-25T08:02:00Z</cp:lastPrinted>
  <dcterms:created xsi:type="dcterms:W3CDTF">2020-01-22T03:01:00Z</dcterms:created>
  <dcterms:modified xsi:type="dcterms:W3CDTF">2026-02-25T08:13:00Z</dcterms:modified>
</cp:coreProperties>
</file>