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C37DF" w14:textId="2A33CF93" w:rsidR="007712FE" w:rsidRPr="006F0125" w:rsidRDefault="007712FE" w:rsidP="00840D87">
      <w:pPr>
        <w:spacing w:line="324" w:lineRule="exact"/>
        <w:ind w:leftChars="1" w:left="239" w:hangingChars="94" w:hanging="237"/>
        <w:rPr>
          <w:rFonts w:hAnsi="ＭＳ 明朝" w:cs="ＭＳ ゴシック" w:hint="eastAsia"/>
          <w:szCs w:val="22"/>
        </w:rPr>
      </w:pPr>
      <w:r>
        <w:rPr>
          <w:rFonts w:ascii="ＭＳ 明朝" w:hAnsi="ＭＳ 明朝" w:hint="eastAsia"/>
          <w:spacing w:val="16"/>
          <w:sz w:val="22"/>
          <w:szCs w:val="22"/>
        </w:rPr>
        <w:t>様式</w:t>
      </w:r>
      <w:r w:rsidRPr="006F0125">
        <w:rPr>
          <w:rFonts w:hAnsi="ＭＳ 明朝" w:cs="ＭＳ ゴシック" w:hint="eastAsia"/>
          <w:szCs w:val="22"/>
        </w:rPr>
        <w:t>第</w:t>
      </w:r>
      <w:r w:rsidR="003955C0">
        <w:rPr>
          <w:rFonts w:hAnsi="ＭＳ 明朝" w:cs="ＭＳ ゴシック" w:hint="eastAsia"/>
          <w:szCs w:val="22"/>
        </w:rPr>
        <w:t>９</w:t>
      </w:r>
      <w:r w:rsidRPr="006F0125">
        <w:rPr>
          <w:rFonts w:hAnsi="ＭＳ 明朝" w:cs="ＭＳ ゴシック" w:hint="eastAsia"/>
          <w:szCs w:val="22"/>
        </w:rPr>
        <w:t>号</w:t>
      </w:r>
    </w:p>
    <w:p w14:paraId="67F84A30" w14:textId="77777777" w:rsidR="007712FE" w:rsidRPr="006F0125" w:rsidRDefault="007712FE" w:rsidP="007712FE">
      <w:pPr>
        <w:spacing w:line="324" w:lineRule="exact"/>
        <w:rPr>
          <w:rFonts w:hAnsi="ＭＳ 明朝"/>
          <w:spacing w:val="4"/>
          <w:szCs w:val="22"/>
        </w:rPr>
      </w:pPr>
    </w:p>
    <w:p w14:paraId="3B430E19" w14:textId="77777777" w:rsidR="007712FE" w:rsidRPr="00384C67" w:rsidRDefault="00F5524D" w:rsidP="007712FE">
      <w:pPr>
        <w:spacing w:line="404" w:lineRule="exact"/>
        <w:jc w:val="center"/>
        <w:rPr>
          <w:rFonts w:hAnsi="ＭＳ 明朝"/>
          <w:spacing w:val="4"/>
          <w:sz w:val="36"/>
          <w:szCs w:val="22"/>
        </w:rPr>
      </w:pPr>
      <w:r w:rsidRPr="00384C67">
        <w:rPr>
          <w:rFonts w:hAnsi="ＭＳ 明朝" w:hint="eastAsia"/>
          <w:spacing w:val="4"/>
          <w:sz w:val="36"/>
          <w:szCs w:val="22"/>
        </w:rPr>
        <w:t>提案協議書</w:t>
      </w:r>
    </w:p>
    <w:p w14:paraId="168095D3" w14:textId="77777777" w:rsidR="007712FE" w:rsidRPr="006F0125" w:rsidRDefault="007712FE" w:rsidP="007712FE">
      <w:pPr>
        <w:spacing w:line="324" w:lineRule="exact"/>
        <w:rPr>
          <w:rFonts w:hAnsi="ＭＳ 明朝"/>
          <w:spacing w:val="4"/>
          <w:szCs w:val="22"/>
        </w:rPr>
      </w:pPr>
    </w:p>
    <w:p w14:paraId="5E0070BB" w14:textId="3E213C22" w:rsidR="007712FE" w:rsidRPr="006F0125" w:rsidRDefault="00BE1587" w:rsidP="007712FE">
      <w:pPr>
        <w:spacing w:line="324" w:lineRule="exact"/>
        <w:jc w:val="right"/>
        <w:rPr>
          <w:rFonts w:hAnsi="ＭＳ 明朝"/>
          <w:spacing w:val="4"/>
          <w:szCs w:val="22"/>
        </w:rPr>
      </w:pPr>
      <w:r>
        <w:rPr>
          <w:rFonts w:hAnsi="ＭＳ 明朝" w:cs="ＭＳ ゴシック" w:hint="eastAsia"/>
          <w:szCs w:val="22"/>
        </w:rPr>
        <w:t>令和</w:t>
      </w:r>
      <w:r w:rsidR="003955C0">
        <w:rPr>
          <w:rFonts w:hAnsi="ＭＳ 明朝" w:cs="ＭＳ ゴシック" w:hint="eastAsia"/>
          <w:szCs w:val="22"/>
        </w:rPr>
        <w:t xml:space="preserve">　　</w:t>
      </w:r>
      <w:r w:rsidR="007712FE" w:rsidRPr="006F0125">
        <w:rPr>
          <w:rFonts w:hAnsi="ＭＳ 明朝" w:cs="ＭＳ ゴシック" w:hint="eastAsia"/>
          <w:szCs w:val="22"/>
        </w:rPr>
        <w:t>年</w:t>
      </w:r>
      <w:r w:rsidR="00374DB7">
        <w:rPr>
          <w:rFonts w:hAnsi="ＭＳ 明朝" w:cs="ＭＳ ゴシック" w:hint="eastAsia"/>
          <w:szCs w:val="22"/>
        </w:rPr>
        <w:t xml:space="preserve">　　</w:t>
      </w:r>
      <w:r w:rsidR="007712FE" w:rsidRPr="006F0125">
        <w:rPr>
          <w:rFonts w:hAnsi="ＭＳ 明朝" w:cs="ＭＳ ゴシック" w:hint="eastAsia"/>
          <w:szCs w:val="22"/>
        </w:rPr>
        <w:t>月　　日</w:t>
      </w:r>
    </w:p>
    <w:p w14:paraId="51F18ECC" w14:textId="77777777" w:rsidR="007712FE" w:rsidRPr="006F0125" w:rsidRDefault="007712FE" w:rsidP="007712FE">
      <w:pPr>
        <w:spacing w:line="324" w:lineRule="exact"/>
        <w:rPr>
          <w:rFonts w:hAnsi="ＭＳ 明朝"/>
          <w:spacing w:val="4"/>
          <w:szCs w:val="22"/>
        </w:rPr>
      </w:pPr>
    </w:p>
    <w:p w14:paraId="3B001249" w14:textId="77777777" w:rsidR="007712FE" w:rsidRDefault="00A01A20" w:rsidP="00F5524D">
      <w:pPr>
        <w:spacing w:line="324" w:lineRule="exact"/>
        <w:rPr>
          <w:rFonts w:hAnsi="ＭＳ 明朝"/>
          <w:spacing w:val="4"/>
          <w:szCs w:val="22"/>
        </w:rPr>
      </w:pPr>
      <w:r>
        <w:rPr>
          <w:rFonts w:hAnsi="ＭＳ 明朝" w:hint="eastAsia"/>
          <w:spacing w:val="4"/>
          <w:szCs w:val="22"/>
        </w:rPr>
        <w:t>（宛先）</w:t>
      </w:r>
    </w:p>
    <w:p w14:paraId="0CCA3CC2" w14:textId="77777777" w:rsidR="008E6F64" w:rsidRPr="006F0125" w:rsidRDefault="008E6F64" w:rsidP="00F5524D">
      <w:pPr>
        <w:rPr>
          <w:rFonts w:hAnsi="ＭＳ 明朝" w:hint="eastAsia"/>
          <w:spacing w:val="4"/>
          <w:szCs w:val="22"/>
        </w:rPr>
      </w:pPr>
      <w:r>
        <w:rPr>
          <w:rFonts w:hAnsi="ＭＳ 明朝" w:hint="eastAsia"/>
          <w:spacing w:val="4"/>
          <w:szCs w:val="22"/>
        </w:rPr>
        <w:t xml:space="preserve">　地方独立行政法人埼玉県立病院機構</w:t>
      </w:r>
    </w:p>
    <w:p w14:paraId="4589A7D5" w14:textId="77777777" w:rsidR="007712FE" w:rsidRPr="006F0125" w:rsidRDefault="00082992" w:rsidP="00F5524D">
      <w:pPr>
        <w:rPr>
          <w:rFonts w:hAnsi="ＭＳ 明朝"/>
          <w:spacing w:val="4"/>
          <w:szCs w:val="22"/>
        </w:rPr>
      </w:pPr>
      <w:r>
        <w:rPr>
          <w:rFonts w:hAnsi="ＭＳ 明朝" w:cs="ＭＳ ゴシック" w:hint="eastAsia"/>
          <w:szCs w:val="22"/>
        </w:rPr>
        <w:t xml:space="preserve">　埼玉県立循環器・呼吸器病センター病院長</w:t>
      </w:r>
    </w:p>
    <w:p w14:paraId="4CF8698D" w14:textId="77777777" w:rsidR="007712FE" w:rsidRPr="006F0125" w:rsidRDefault="007712FE" w:rsidP="00F5524D">
      <w:pPr>
        <w:rPr>
          <w:rFonts w:hAnsi="ＭＳ 明朝"/>
          <w:spacing w:val="4"/>
          <w:szCs w:val="22"/>
        </w:rPr>
      </w:pPr>
    </w:p>
    <w:p w14:paraId="70F61186" w14:textId="77777777" w:rsidR="007712FE" w:rsidRPr="006F0125" w:rsidRDefault="007712FE" w:rsidP="00F5524D">
      <w:pPr>
        <w:rPr>
          <w:rFonts w:hAnsi="ＭＳ 明朝"/>
          <w:spacing w:val="4"/>
          <w:szCs w:val="22"/>
        </w:rPr>
      </w:pP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4075"/>
      </w:tblGrid>
      <w:tr w:rsidR="00F5524D" w:rsidRPr="006F1DF0" w14:paraId="01639495" w14:textId="77777777" w:rsidTr="006F1DF0">
        <w:tc>
          <w:tcPr>
            <w:tcW w:w="1842" w:type="dxa"/>
          </w:tcPr>
          <w:p w14:paraId="2B0B3093" w14:textId="77777777" w:rsidR="00F5524D" w:rsidRPr="006F1DF0" w:rsidRDefault="00F5524D" w:rsidP="00F5524D">
            <w:pPr>
              <w:rPr>
                <w:rFonts w:hAnsi="ＭＳ 明朝" w:hint="eastAsia"/>
                <w:spacing w:val="4"/>
                <w:szCs w:val="22"/>
              </w:rPr>
            </w:pPr>
            <w:r w:rsidRPr="006F1DF0">
              <w:rPr>
                <w:rFonts w:hAnsi="ＭＳ 明朝" w:hint="eastAsia"/>
                <w:spacing w:val="4"/>
                <w:szCs w:val="22"/>
              </w:rPr>
              <w:t>商号又は名称</w:t>
            </w:r>
          </w:p>
        </w:tc>
        <w:tc>
          <w:tcPr>
            <w:tcW w:w="4075" w:type="dxa"/>
          </w:tcPr>
          <w:p w14:paraId="67534AA5" w14:textId="77777777" w:rsidR="00F5524D" w:rsidRPr="006F1DF0" w:rsidRDefault="00F5524D" w:rsidP="00F5524D">
            <w:pPr>
              <w:rPr>
                <w:rFonts w:hAnsi="ＭＳ 明朝" w:hint="eastAsia"/>
                <w:spacing w:val="4"/>
                <w:szCs w:val="22"/>
              </w:rPr>
            </w:pPr>
          </w:p>
        </w:tc>
      </w:tr>
      <w:tr w:rsidR="00F5524D" w:rsidRPr="006F1DF0" w14:paraId="507F974F" w14:textId="77777777" w:rsidTr="006F1DF0">
        <w:tc>
          <w:tcPr>
            <w:tcW w:w="1842" w:type="dxa"/>
          </w:tcPr>
          <w:p w14:paraId="6447B62C" w14:textId="77777777" w:rsidR="00F5524D" w:rsidRPr="006F1DF0" w:rsidRDefault="00F5524D" w:rsidP="00F5524D">
            <w:pPr>
              <w:rPr>
                <w:rFonts w:hAnsi="ＭＳ 明朝" w:hint="eastAsia"/>
                <w:spacing w:val="4"/>
                <w:szCs w:val="22"/>
              </w:rPr>
            </w:pPr>
            <w:r w:rsidRPr="006F1DF0">
              <w:rPr>
                <w:rFonts w:hAnsi="ＭＳ 明朝" w:hint="eastAsia"/>
                <w:spacing w:val="4"/>
                <w:szCs w:val="22"/>
              </w:rPr>
              <w:t>担当者名</w:t>
            </w:r>
          </w:p>
        </w:tc>
        <w:tc>
          <w:tcPr>
            <w:tcW w:w="4075" w:type="dxa"/>
          </w:tcPr>
          <w:p w14:paraId="2E24AFF8" w14:textId="77777777" w:rsidR="00F5524D" w:rsidRPr="006F1DF0" w:rsidRDefault="00F5524D" w:rsidP="00F5524D">
            <w:pPr>
              <w:rPr>
                <w:rFonts w:hAnsi="ＭＳ 明朝" w:hint="eastAsia"/>
                <w:spacing w:val="4"/>
                <w:szCs w:val="22"/>
              </w:rPr>
            </w:pPr>
          </w:p>
        </w:tc>
      </w:tr>
      <w:tr w:rsidR="00136B09" w:rsidRPr="006F1DF0" w14:paraId="42107748" w14:textId="77777777" w:rsidTr="006F1DF0">
        <w:tc>
          <w:tcPr>
            <w:tcW w:w="1842" w:type="dxa"/>
          </w:tcPr>
          <w:p w14:paraId="49DC7FD9" w14:textId="77777777" w:rsidR="00136B09" w:rsidRDefault="00136B09" w:rsidP="00F5524D">
            <w:pPr>
              <w:rPr>
                <w:rFonts w:hAnsi="ＭＳ 明朝" w:hint="eastAsia"/>
                <w:spacing w:val="4"/>
                <w:szCs w:val="22"/>
              </w:rPr>
            </w:pPr>
            <w:r>
              <w:rPr>
                <w:rFonts w:hAnsi="ＭＳ 明朝" w:hint="eastAsia"/>
                <w:spacing w:val="4"/>
                <w:szCs w:val="22"/>
              </w:rPr>
              <w:t>電話番号</w:t>
            </w:r>
          </w:p>
        </w:tc>
        <w:tc>
          <w:tcPr>
            <w:tcW w:w="4075" w:type="dxa"/>
          </w:tcPr>
          <w:p w14:paraId="2B2192FB" w14:textId="77777777" w:rsidR="00136B09" w:rsidRPr="006F1DF0" w:rsidRDefault="00136B09" w:rsidP="00F5524D">
            <w:pPr>
              <w:rPr>
                <w:rFonts w:hAnsi="ＭＳ 明朝" w:hint="eastAsia"/>
                <w:spacing w:val="4"/>
                <w:szCs w:val="22"/>
              </w:rPr>
            </w:pPr>
          </w:p>
        </w:tc>
      </w:tr>
      <w:tr w:rsidR="00F5524D" w:rsidRPr="006F1DF0" w14:paraId="787DB65B" w14:textId="77777777" w:rsidTr="006F1DF0">
        <w:tc>
          <w:tcPr>
            <w:tcW w:w="1842" w:type="dxa"/>
          </w:tcPr>
          <w:p w14:paraId="0CBCE5AB" w14:textId="77777777" w:rsidR="00F5524D" w:rsidRPr="006F1DF0" w:rsidRDefault="00136B09" w:rsidP="00F5524D">
            <w:pPr>
              <w:rPr>
                <w:rFonts w:hAnsi="ＭＳ 明朝" w:hint="eastAsia"/>
                <w:spacing w:val="4"/>
                <w:szCs w:val="22"/>
              </w:rPr>
            </w:pPr>
            <w:r>
              <w:rPr>
                <w:rFonts w:hAnsi="ＭＳ 明朝" w:hint="eastAsia"/>
                <w:spacing w:val="4"/>
                <w:szCs w:val="22"/>
              </w:rPr>
              <w:t>メールアドレス</w:t>
            </w:r>
          </w:p>
        </w:tc>
        <w:tc>
          <w:tcPr>
            <w:tcW w:w="4075" w:type="dxa"/>
          </w:tcPr>
          <w:p w14:paraId="45C382CC" w14:textId="77777777" w:rsidR="00F5524D" w:rsidRPr="006F1DF0" w:rsidRDefault="00F5524D" w:rsidP="00F5524D">
            <w:pPr>
              <w:rPr>
                <w:rFonts w:hAnsi="ＭＳ 明朝" w:hint="eastAsia"/>
                <w:spacing w:val="4"/>
                <w:szCs w:val="22"/>
              </w:rPr>
            </w:pPr>
          </w:p>
        </w:tc>
      </w:tr>
    </w:tbl>
    <w:p w14:paraId="09C9B0A1" w14:textId="77777777" w:rsidR="007712FE" w:rsidRDefault="007712FE" w:rsidP="00F5524D">
      <w:pPr>
        <w:ind w:left="226"/>
        <w:rPr>
          <w:rFonts w:hAnsi="ＭＳ 明朝"/>
          <w:spacing w:val="4"/>
          <w:szCs w:val="22"/>
        </w:rPr>
      </w:pPr>
    </w:p>
    <w:p w14:paraId="1989D5CD" w14:textId="77777777" w:rsidR="00384C67" w:rsidRPr="006F0125" w:rsidRDefault="00384C67" w:rsidP="00F5524D">
      <w:pPr>
        <w:ind w:left="226"/>
        <w:rPr>
          <w:rFonts w:hAnsi="ＭＳ 明朝" w:hint="eastAsia"/>
          <w:spacing w:val="4"/>
          <w:szCs w:val="22"/>
        </w:rPr>
      </w:pPr>
    </w:p>
    <w:tbl>
      <w:tblPr>
        <w:tblW w:w="0" w:type="auto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3"/>
        <w:gridCol w:w="7477"/>
      </w:tblGrid>
      <w:tr w:rsidR="00F5524D" w:rsidRPr="006F1DF0" w14:paraId="207E97AF" w14:textId="77777777" w:rsidTr="006F1DF0">
        <w:tc>
          <w:tcPr>
            <w:tcW w:w="1583" w:type="dxa"/>
          </w:tcPr>
          <w:p w14:paraId="57DBCD9F" w14:textId="77777777" w:rsidR="00F5524D" w:rsidRPr="006F1DF0" w:rsidRDefault="00F5524D" w:rsidP="00F5524D">
            <w:pPr>
              <w:rPr>
                <w:rFonts w:hAnsi="ＭＳ 明朝" w:hint="eastAsia"/>
                <w:spacing w:val="4"/>
                <w:szCs w:val="22"/>
              </w:rPr>
            </w:pPr>
            <w:r w:rsidRPr="006F1DF0">
              <w:rPr>
                <w:rFonts w:hAnsi="ＭＳ 明朝" w:hint="eastAsia"/>
                <w:spacing w:val="4"/>
                <w:szCs w:val="22"/>
              </w:rPr>
              <w:t>調達案件名</w:t>
            </w:r>
          </w:p>
        </w:tc>
        <w:tc>
          <w:tcPr>
            <w:tcW w:w="7477" w:type="dxa"/>
          </w:tcPr>
          <w:p w14:paraId="266C36CA" w14:textId="77777777" w:rsidR="00F5524D" w:rsidRPr="006F1DF0" w:rsidRDefault="00F5524D" w:rsidP="00F5524D">
            <w:pPr>
              <w:rPr>
                <w:rFonts w:hAnsi="ＭＳ 明朝" w:hint="eastAsia"/>
                <w:spacing w:val="4"/>
                <w:szCs w:val="22"/>
              </w:rPr>
            </w:pPr>
          </w:p>
        </w:tc>
      </w:tr>
      <w:tr w:rsidR="00F5524D" w:rsidRPr="006F1DF0" w14:paraId="2A1D8021" w14:textId="77777777" w:rsidTr="006F1DF0">
        <w:tc>
          <w:tcPr>
            <w:tcW w:w="1583" w:type="dxa"/>
          </w:tcPr>
          <w:p w14:paraId="338DE62C" w14:textId="77777777" w:rsidR="00F5524D" w:rsidRPr="006F1DF0" w:rsidRDefault="00F5524D" w:rsidP="00F5524D">
            <w:pPr>
              <w:rPr>
                <w:rFonts w:hAnsi="ＭＳ 明朝" w:hint="eastAsia"/>
                <w:spacing w:val="4"/>
                <w:szCs w:val="22"/>
              </w:rPr>
            </w:pPr>
            <w:r w:rsidRPr="006F1DF0">
              <w:rPr>
                <w:rFonts w:hAnsi="ＭＳ 明朝" w:hint="eastAsia"/>
                <w:spacing w:val="4"/>
                <w:szCs w:val="22"/>
              </w:rPr>
              <w:t>納入場所</w:t>
            </w:r>
          </w:p>
        </w:tc>
        <w:tc>
          <w:tcPr>
            <w:tcW w:w="7477" w:type="dxa"/>
          </w:tcPr>
          <w:p w14:paraId="65C3F867" w14:textId="77777777" w:rsidR="00F5524D" w:rsidRPr="006F1DF0" w:rsidRDefault="00F5524D" w:rsidP="00F5524D">
            <w:pPr>
              <w:rPr>
                <w:rFonts w:hAnsi="ＭＳ 明朝" w:hint="eastAsia"/>
                <w:spacing w:val="4"/>
                <w:szCs w:val="22"/>
              </w:rPr>
            </w:pPr>
          </w:p>
        </w:tc>
      </w:tr>
    </w:tbl>
    <w:p w14:paraId="48C93D5E" w14:textId="77777777" w:rsidR="007712FE" w:rsidRDefault="007712FE" w:rsidP="00F5524D">
      <w:pPr>
        <w:ind w:left="226"/>
        <w:rPr>
          <w:rFonts w:hAnsi="ＭＳ 明朝"/>
          <w:spacing w:val="4"/>
          <w:szCs w:val="22"/>
        </w:rPr>
      </w:pPr>
    </w:p>
    <w:p w14:paraId="6B440EA5" w14:textId="77777777" w:rsidR="00F5524D" w:rsidRPr="006F0125" w:rsidRDefault="00F5524D" w:rsidP="00F5524D">
      <w:pPr>
        <w:ind w:left="226"/>
        <w:rPr>
          <w:rFonts w:hAnsi="ＭＳ 明朝" w:hint="eastAsia"/>
          <w:spacing w:val="4"/>
          <w:szCs w:val="22"/>
        </w:rPr>
      </w:pPr>
      <w:r>
        <w:rPr>
          <w:rFonts w:hAnsi="ＭＳ 明朝" w:hint="eastAsia"/>
          <w:spacing w:val="4"/>
          <w:szCs w:val="22"/>
        </w:rPr>
        <w:t xml:space="preserve">　上記の調達案件について、</w:t>
      </w:r>
      <w:r w:rsidR="00136B09">
        <w:rPr>
          <w:rFonts w:hAnsi="ＭＳ 明朝" w:hint="eastAsia"/>
          <w:spacing w:val="4"/>
          <w:szCs w:val="22"/>
        </w:rPr>
        <w:t>仕様</w:t>
      </w:r>
      <w:r>
        <w:rPr>
          <w:rFonts w:hAnsi="ＭＳ 明朝" w:hint="eastAsia"/>
          <w:spacing w:val="4"/>
          <w:szCs w:val="22"/>
        </w:rPr>
        <w:t>を満たすものとして以下の</w:t>
      </w:r>
      <w:r w:rsidR="00136B09">
        <w:rPr>
          <w:rFonts w:hAnsi="ＭＳ 明朝" w:hint="eastAsia"/>
          <w:spacing w:val="4"/>
          <w:szCs w:val="22"/>
        </w:rPr>
        <w:t>銘柄</w:t>
      </w:r>
      <w:r>
        <w:rPr>
          <w:rFonts w:hAnsi="ＭＳ 明朝" w:hint="eastAsia"/>
          <w:spacing w:val="4"/>
          <w:szCs w:val="22"/>
        </w:rPr>
        <w:t>を提案</w:t>
      </w:r>
      <w:r w:rsidR="00136B09">
        <w:rPr>
          <w:rFonts w:hAnsi="ＭＳ 明朝" w:hint="eastAsia"/>
          <w:spacing w:val="4"/>
          <w:szCs w:val="22"/>
        </w:rPr>
        <w:t>する</w:t>
      </w:r>
      <w:r>
        <w:rPr>
          <w:rFonts w:hAnsi="ＭＳ 明朝" w:hint="eastAsia"/>
          <w:spacing w:val="4"/>
          <w:szCs w:val="22"/>
        </w:rPr>
        <w:t>ので、別添のカタログ等を参照の上、確認してください。</w:t>
      </w:r>
    </w:p>
    <w:tbl>
      <w:tblPr>
        <w:tblW w:w="0" w:type="auto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24"/>
        <w:gridCol w:w="3019"/>
      </w:tblGrid>
      <w:tr w:rsidR="00F5524D" w:rsidRPr="006F1DF0" w14:paraId="5C66677A" w14:textId="77777777" w:rsidTr="006F1DF0">
        <w:tc>
          <w:tcPr>
            <w:tcW w:w="3089" w:type="dxa"/>
            <w:vAlign w:val="center"/>
          </w:tcPr>
          <w:p w14:paraId="2CF2C56E" w14:textId="77777777" w:rsidR="00F5524D" w:rsidRPr="006F1DF0" w:rsidRDefault="00F5524D" w:rsidP="006F1DF0">
            <w:pPr>
              <w:jc w:val="center"/>
              <w:rPr>
                <w:rFonts w:hAnsi="ＭＳ 明朝" w:hint="eastAsia"/>
                <w:spacing w:val="4"/>
                <w:szCs w:val="22"/>
              </w:rPr>
            </w:pPr>
            <w:r w:rsidRPr="006F1DF0">
              <w:rPr>
                <w:rFonts w:hAnsi="ＭＳ 明朝" w:hint="eastAsia"/>
                <w:spacing w:val="4"/>
                <w:szCs w:val="22"/>
              </w:rPr>
              <w:t>メーカー名</w:t>
            </w:r>
          </w:p>
        </w:tc>
        <w:tc>
          <w:tcPr>
            <w:tcW w:w="3089" w:type="dxa"/>
            <w:vAlign w:val="center"/>
          </w:tcPr>
          <w:p w14:paraId="788CDF9B" w14:textId="77777777" w:rsidR="00F5524D" w:rsidRPr="006F1DF0" w:rsidRDefault="00F5524D" w:rsidP="006F1DF0">
            <w:pPr>
              <w:jc w:val="center"/>
              <w:rPr>
                <w:rFonts w:hAnsi="ＭＳ 明朝" w:hint="eastAsia"/>
                <w:spacing w:val="4"/>
                <w:szCs w:val="22"/>
              </w:rPr>
            </w:pPr>
            <w:r w:rsidRPr="006F1DF0">
              <w:rPr>
                <w:rFonts w:hAnsi="ＭＳ 明朝" w:hint="eastAsia"/>
                <w:spacing w:val="4"/>
                <w:szCs w:val="22"/>
              </w:rPr>
              <w:t>規格・型番</w:t>
            </w:r>
          </w:p>
        </w:tc>
        <w:tc>
          <w:tcPr>
            <w:tcW w:w="3090" w:type="dxa"/>
            <w:vAlign w:val="center"/>
          </w:tcPr>
          <w:p w14:paraId="4F6B248F" w14:textId="77777777" w:rsidR="00F5524D" w:rsidRPr="006F1DF0" w:rsidRDefault="00F5524D" w:rsidP="006F1DF0">
            <w:pPr>
              <w:jc w:val="center"/>
              <w:rPr>
                <w:rFonts w:hAnsi="ＭＳ 明朝" w:hint="eastAsia"/>
                <w:spacing w:val="4"/>
                <w:szCs w:val="22"/>
              </w:rPr>
            </w:pPr>
            <w:r w:rsidRPr="006F1DF0">
              <w:rPr>
                <w:rFonts w:hAnsi="ＭＳ 明朝" w:hint="eastAsia"/>
                <w:spacing w:val="4"/>
                <w:szCs w:val="22"/>
              </w:rPr>
              <w:t>定価</w:t>
            </w:r>
          </w:p>
        </w:tc>
      </w:tr>
      <w:tr w:rsidR="00F5524D" w:rsidRPr="006F1DF0" w14:paraId="1716C22E" w14:textId="77777777" w:rsidTr="006F1DF0">
        <w:trPr>
          <w:trHeight w:val="3437"/>
        </w:trPr>
        <w:tc>
          <w:tcPr>
            <w:tcW w:w="3089" w:type="dxa"/>
          </w:tcPr>
          <w:p w14:paraId="5F9C91E1" w14:textId="77777777" w:rsidR="00F5524D" w:rsidRPr="006F1DF0" w:rsidRDefault="00F5524D" w:rsidP="00F5524D">
            <w:pPr>
              <w:rPr>
                <w:rFonts w:hAnsi="ＭＳ 明朝" w:hint="eastAsia"/>
                <w:spacing w:val="4"/>
                <w:szCs w:val="22"/>
              </w:rPr>
            </w:pPr>
          </w:p>
        </w:tc>
        <w:tc>
          <w:tcPr>
            <w:tcW w:w="3089" w:type="dxa"/>
          </w:tcPr>
          <w:p w14:paraId="1495476C" w14:textId="77777777" w:rsidR="00F5524D" w:rsidRPr="006F1DF0" w:rsidRDefault="00F5524D" w:rsidP="00F5524D">
            <w:pPr>
              <w:rPr>
                <w:rFonts w:hAnsi="ＭＳ 明朝" w:hint="eastAsia"/>
                <w:spacing w:val="4"/>
                <w:szCs w:val="22"/>
              </w:rPr>
            </w:pPr>
          </w:p>
        </w:tc>
        <w:tc>
          <w:tcPr>
            <w:tcW w:w="3090" w:type="dxa"/>
          </w:tcPr>
          <w:p w14:paraId="3DE1B62D" w14:textId="77777777" w:rsidR="00F5524D" w:rsidRPr="006F1DF0" w:rsidRDefault="00F5524D" w:rsidP="006F1DF0">
            <w:pPr>
              <w:jc w:val="right"/>
              <w:rPr>
                <w:rFonts w:hAnsi="ＭＳ 明朝" w:hint="eastAsia"/>
                <w:spacing w:val="4"/>
                <w:szCs w:val="22"/>
              </w:rPr>
            </w:pPr>
            <w:r w:rsidRPr="006F1DF0">
              <w:rPr>
                <w:rFonts w:hAnsi="ＭＳ 明朝" w:hint="eastAsia"/>
                <w:spacing w:val="4"/>
                <w:szCs w:val="22"/>
              </w:rPr>
              <w:t>円</w:t>
            </w:r>
          </w:p>
        </w:tc>
      </w:tr>
    </w:tbl>
    <w:p w14:paraId="5F240C6A" w14:textId="77777777" w:rsidR="007712FE" w:rsidRDefault="00F5524D" w:rsidP="00F5524D">
      <w:pPr>
        <w:ind w:left="226"/>
        <w:rPr>
          <w:rFonts w:hAnsi="ＭＳ 明朝"/>
          <w:spacing w:val="4"/>
          <w:szCs w:val="22"/>
        </w:rPr>
      </w:pPr>
      <w:r>
        <w:rPr>
          <w:rFonts w:hAnsi="ＭＳ 明朝" w:hint="eastAsia"/>
          <w:spacing w:val="4"/>
          <w:szCs w:val="22"/>
        </w:rPr>
        <w:t>※定価は消費税及び地方消費税を抜いた金額とします。</w:t>
      </w:r>
    </w:p>
    <w:p w14:paraId="04FD3712" w14:textId="77777777" w:rsidR="007712FE" w:rsidRPr="00F5524D" w:rsidRDefault="00F5524D" w:rsidP="00F5524D">
      <w:pPr>
        <w:ind w:left="226"/>
        <w:rPr>
          <w:rFonts w:hAnsi="ＭＳ 明朝"/>
          <w:spacing w:val="4"/>
          <w:szCs w:val="22"/>
        </w:rPr>
      </w:pPr>
      <w:r>
        <w:rPr>
          <w:rFonts w:hAnsi="ＭＳ 明朝" w:hint="eastAsia"/>
          <w:spacing w:val="4"/>
          <w:szCs w:val="22"/>
        </w:rPr>
        <w:t>※この様式により難いものにあっては、この様式に準じて別途作成してください。</w:t>
      </w:r>
    </w:p>
    <w:sectPr w:rsidR="007712FE" w:rsidRPr="00F5524D" w:rsidSect="00AD1122">
      <w:pgSz w:w="11906" w:h="16838" w:code="9"/>
      <w:pgMar w:top="1134" w:right="1418" w:bottom="1418" w:left="1418" w:header="720" w:footer="720" w:gutter="0"/>
      <w:cols w:space="720"/>
      <w:noEndnote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3F67C" w14:textId="77777777" w:rsidR="00D36616" w:rsidRDefault="00D36616" w:rsidP="009555BA">
      <w:r>
        <w:separator/>
      </w:r>
    </w:p>
  </w:endnote>
  <w:endnote w:type="continuationSeparator" w:id="0">
    <w:p w14:paraId="59F0A874" w14:textId="77777777" w:rsidR="00D36616" w:rsidRDefault="00D36616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2F6ED" w14:textId="77777777" w:rsidR="00D36616" w:rsidRDefault="00D36616" w:rsidP="009555BA">
      <w:r>
        <w:separator/>
      </w:r>
    </w:p>
  </w:footnote>
  <w:footnote w:type="continuationSeparator" w:id="0">
    <w:p w14:paraId="34F9F726" w14:textId="77777777" w:rsidR="00D36616" w:rsidRDefault="00D36616" w:rsidP="00955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EE685A"/>
    <w:multiLevelType w:val="hybridMultilevel"/>
    <w:tmpl w:val="A1804D0C"/>
    <w:lvl w:ilvl="0" w:tplc="357C270E">
      <w:start w:val="1"/>
      <w:numFmt w:val="decimalFullWidth"/>
      <w:lvlText w:val="%1．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num w:numId="1" w16cid:durableId="1402022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5"/>
  <w:drawingGridVerticalSpacing w:val="175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50FC"/>
    <w:rsid w:val="00003FA2"/>
    <w:rsid w:val="00006B41"/>
    <w:rsid w:val="00010630"/>
    <w:rsid w:val="00010BFE"/>
    <w:rsid w:val="00051296"/>
    <w:rsid w:val="00080EA6"/>
    <w:rsid w:val="00082992"/>
    <w:rsid w:val="00087059"/>
    <w:rsid w:val="000B12DA"/>
    <w:rsid w:val="000B79DC"/>
    <w:rsid w:val="000C5F49"/>
    <w:rsid w:val="000D3480"/>
    <w:rsid w:val="000D79AD"/>
    <w:rsid w:val="000E4912"/>
    <w:rsid w:val="000E71D5"/>
    <w:rsid w:val="000E75E9"/>
    <w:rsid w:val="00107C5D"/>
    <w:rsid w:val="00111427"/>
    <w:rsid w:val="00124D1C"/>
    <w:rsid w:val="001340B2"/>
    <w:rsid w:val="00136B09"/>
    <w:rsid w:val="00141CD3"/>
    <w:rsid w:val="0015453F"/>
    <w:rsid w:val="001578A3"/>
    <w:rsid w:val="00195614"/>
    <w:rsid w:val="001E1091"/>
    <w:rsid w:val="001E1375"/>
    <w:rsid w:val="001F44AE"/>
    <w:rsid w:val="002133C0"/>
    <w:rsid w:val="0022223D"/>
    <w:rsid w:val="0024252E"/>
    <w:rsid w:val="002456BF"/>
    <w:rsid w:val="00250DAE"/>
    <w:rsid w:val="0026152C"/>
    <w:rsid w:val="00267495"/>
    <w:rsid w:val="0028628D"/>
    <w:rsid w:val="00291DC8"/>
    <w:rsid w:val="002A3E13"/>
    <w:rsid w:val="002A4A67"/>
    <w:rsid w:val="002B12EF"/>
    <w:rsid w:val="002B7898"/>
    <w:rsid w:val="002C75CE"/>
    <w:rsid w:val="002C7A25"/>
    <w:rsid w:val="002D034A"/>
    <w:rsid w:val="002D0AD7"/>
    <w:rsid w:val="002D5D22"/>
    <w:rsid w:val="002F0CFD"/>
    <w:rsid w:val="002F6126"/>
    <w:rsid w:val="0030099B"/>
    <w:rsid w:val="00345727"/>
    <w:rsid w:val="003467B7"/>
    <w:rsid w:val="0035449B"/>
    <w:rsid w:val="00367BFF"/>
    <w:rsid w:val="00373862"/>
    <w:rsid w:val="00374DB7"/>
    <w:rsid w:val="003800D6"/>
    <w:rsid w:val="00384C67"/>
    <w:rsid w:val="00386A65"/>
    <w:rsid w:val="003923A6"/>
    <w:rsid w:val="003955C0"/>
    <w:rsid w:val="003E68AB"/>
    <w:rsid w:val="003F3CE3"/>
    <w:rsid w:val="00402A18"/>
    <w:rsid w:val="004045AB"/>
    <w:rsid w:val="004054F9"/>
    <w:rsid w:val="00410EAD"/>
    <w:rsid w:val="00411371"/>
    <w:rsid w:val="00424C89"/>
    <w:rsid w:val="004304EC"/>
    <w:rsid w:val="004335E7"/>
    <w:rsid w:val="004422DD"/>
    <w:rsid w:val="00465211"/>
    <w:rsid w:val="004676CC"/>
    <w:rsid w:val="00475316"/>
    <w:rsid w:val="00482FC5"/>
    <w:rsid w:val="00483EF5"/>
    <w:rsid w:val="0049037E"/>
    <w:rsid w:val="00491706"/>
    <w:rsid w:val="00493B0F"/>
    <w:rsid w:val="004B1280"/>
    <w:rsid w:val="004D2399"/>
    <w:rsid w:val="004F48AB"/>
    <w:rsid w:val="00521FB9"/>
    <w:rsid w:val="00521FE3"/>
    <w:rsid w:val="00522918"/>
    <w:rsid w:val="00527A11"/>
    <w:rsid w:val="00533B36"/>
    <w:rsid w:val="005347D5"/>
    <w:rsid w:val="00537B07"/>
    <w:rsid w:val="00543D4B"/>
    <w:rsid w:val="005776E4"/>
    <w:rsid w:val="00582B88"/>
    <w:rsid w:val="0058571F"/>
    <w:rsid w:val="0059283C"/>
    <w:rsid w:val="005A56BA"/>
    <w:rsid w:val="005B32F2"/>
    <w:rsid w:val="005B7AA3"/>
    <w:rsid w:val="005C428F"/>
    <w:rsid w:val="005C5F9D"/>
    <w:rsid w:val="005D0696"/>
    <w:rsid w:val="005D58DC"/>
    <w:rsid w:val="005E7389"/>
    <w:rsid w:val="00604FD2"/>
    <w:rsid w:val="006177B5"/>
    <w:rsid w:val="00617E5C"/>
    <w:rsid w:val="00631FC7"/>
    <w:rsid w:val="00633EB5"/>
    <w:rsid w:val="00634E31"/>
    <w:rsid w:val="00640BC0"/>
    <w:rsid w:val="00641BF0"/>
    <w:rsid w:val="006565D8"/>
    <w:rsid w:val="006600E5"/>
    <w:rsid w:val="00660A0F"/>
    <w:rsid w:val="00663F91"/>
    <w:rsid w:val="00665560"/>
    <w:rsid w:val="00672C6C"/>
    <w:rsid w:val="006B108C"/>
    <w:rsid w:val="006B1774"/>
    <w:rsid w:val="006B3A06"/>
    <w:rsid w:val="006B3BBB"/>
    <w:rsid w:val="006B4FC8"/>
    <w:rsid w:val="006F1DF0"/>
    <w:rsid w:val="00713DF5"/>
    <w:rsid w:val="00715F8C"/>
    <w:rsid w:val="0072061F"/>
    <w:rsid w:val="00720E09"/>
    <w:rsid w:val="0072458F"/>
    <w:rsid w:val="007308ED"/>
    <w:rsid w:val="007316AE"/>
    <w:rsid w:val="007525C8"/>
    <w:rsid w:val="007644C2"/>
    <w:rsid w:val="007712FE"/>
    <w:rsid w:val="0077447A"/>
    <w:rsid w:val="0078204B"/>
    <w:rsid w:val="00786942"/>
    <w:rsid w:val="00786D22"/>
    <w:rsid w:val="00795DE9"/>
    <w:rsid w:val="007B1A63"/>
    <w:rsid w:val="007C230C"/>
    <w:rsid w:val="007C5329"/>
    <w:rsid w:val="007D69AC"/>
    <w:rsid w:val="00823893"/>
    <w:rsid w:val="00826A46"/>
    <w:rsid w:val="008277B4"/>
    <w:rsid w:val="008333F5"/>
    <w:rsid w:val="00834CF8"/>
    <w:rsid w:val="00837937"/>
    <w:rsid w:val="00840D87"/>
    <w:rsid w:val="0085753B"/>
    <w:rsid w:val="0088089C"/>
    <w:rsid w:val="00885E05"/>
    <w:rsid w:val="008A1C50"/>
    <w:rsid w:val="008E6F64"/>
    <w:rsid w:val="00907EF7"/>
    <w:rsid w:val="00917AEC"/>
    <w:rsid w:val="0093312A"/>
    <w:rsid w:val="00941ED7"/>
    <w:rsid w:val="009429D8"/>
    <w:rsid w:val="009549B3"/>
    <w:rsid w:val="009555BA"/>
    <w:rsid w:val="00973BA5"/>
    <w:rsid w:val="009773FC"/>
    <w:rsid w:val="00980697"/>
    <w:rsid w:val="00991B65"/>
    <w:rsid w:val="00991FBB"/>
    <w:rsid w:val="00994CC0"/>
    <w:rsid w:val="009D7E62"/>
    <w:rsid w:val="009E5769"/>
    <w:rsid w:val="009F14AB"/>
    <w:rsid w:val="009F6408"/>
    <w:rsid w:val="00A01A20"/>
    <w:rsid w:val="00A15BEB"/>
    <w:rsid w:val="00A21999"/>
    <w:rsid w:val="00A50551"/>
    <w:rsid w:val="00AA3EEB"/>
    <w:rsid w:val="00AB3B51"/>
    <w:rsid w:val="00AC213A"/>
    <w:rsid w:val="00AC7103"/>
    <w:rsid w:val="00AD1122"/>
    <w:rsid w:val="00AD23B8"/>
    <w:rsid w:val="00AD2496"/>
    <w:rsid w:val="00AE262B"/>
    <w:rsid w:val="00AE2E0A"/>
    <w:rsid w:val="00AF1ED6"/>
    <w:rsid w:val="00B04AD7"/>
    <w:rsid w:val="00B239C4"/>
    <w:rsid w:val="00B42848"/>
    <w:rsid w:val="00B467A8"/>
    <w:rsid w:val="00B523FA"/>
    <w:rsid w:val="00B62A26"/>
    <w:rsid w:val="00B74F4E"/>
    <w:rsid w:val="00B836AD"/>
    <w:rsid w:val="00B858D7"/>
    <w:rsid w:val="00BC0C4C"/>
    <w:rsid w:val="00BC2851"/>
    <w:rsid w:val="00BE1587"/>
    <w:rsid w:val="00BE24F4"/>
    <w:rsid w:val="00BE6E8C"/>
    <w:rsid w:val="00BF3ED4"/>
    <w:rsid w:val="00BF44A1"/>
    <w:rsid w:val="00BF48B5"/>
    <w:rsid w:val="00C1046E"/>
    <w:rsid w:val="00C212A5"/>
    <w:rsid w:val="00C641D0"/>
    <w:rsid w:val="00C723A9"/>
    <w:rsid w:val="00C95B4D"/>
    <w:rsid w:val="00CA39F6"/>
    <w:rsid w:val="00CD0A10"/>
    <w:rsid w:val="00CD2985"/>
    <w:rsid w:val="00CF2C2F"/>
    <w:rsid w:val="00CF3179"/>
    <w:rsid w:val="00D0395D"/>
    <w:rsid w:val="00D250FC"/>
    <w:rsid w:val="00D251C2"/>
    <w:rsid w:val="00D35836"/>
    <w:rsid w:val="00D36616"/>
    <w:rsid w:val="00D4241B"/>
    <w:rsid w:val="00D439B3"/>
    <w:rsid w:val="00D51B4A"/>
    <w:rsid w:val="00D608AF"/>
    <w:rsid w:val="00D66F7D"/>
    <w:rsid w:val="00D71210"/>
    <w:rsid w:val="00D71F8A"/>
    <w:rsid w:val="00D85D9D"/>
    <w:rsid w:val="00D87E68"/>
    <w:rsid w:val="00D9039F"/>
    <w:rsid w:val="00D90DC6"/>
    <w:rsid w:val="00D9766D"/>
    <w:rsid w:val="00DA2F09"/>
    <w:rsid w:val="00DD3443"/>
    <w:rsid w:val="00DE0F15"/>
    <w:rsid w:val="00DE7A77"/>
    <w:rsid w:val="00DF1B49"/>
    <w:rsid w:val="00DF2AED"/>
    <w:rsid w:val="00DF43DA"/>
    <w:rsid w:val="00E0191E"/>
    <w:rsid w:val="00E2731C"/>
    <w:rsid w:val="00E41E00"/>
    <w:rsid w:val="00E55C40"/>
    <w:rsid w:val="00E621DC"/>
    <w:rsid w:val="00E63CA3"/>
    <w:rsid w:val="00E91233"/>
    <w:rsid w:val="00E91CA8"/>
    <w:rsid w:val="00E975D4"/>
    <w:rsid w:val="00EC0F3C"/>
    <w:rsid w:val="00EE637B"/>
    <w:rsid w:val="00EF6B8A"/>
    <w:rsid w:val="00F00EDD"/>
    <w:rsid w:val="00F10FB5"/>
    <w:rsid w:val="00F13727"/>
    <w:rsid w:val="00F14878"/>
    <w:rsid w:val="00F322CF"/>
    <w:rsid w:val="00F35A36"/>
    <w:rsid w:val="00F5524D"/>
    <w:rsid w:val="00F62092"/>
    <w:rsid w:val="00F65747"/>
    <w:rsid w:val="00F66852"/>
    <w:rsid w:val="00F73DA5"/>
    <w:rsid w:val="00F74F24"/>
    <w:rsid w:val="00F80C00"/>
    <w:rsid w:val="00F81262"/>
    <w:rsid w:val="00F84A13"/>
    <w:rsid w:val="00F93C35"/>
    <w:rsid w:val="00FB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23AB9DF5"/>
  <w15:chartTrackingRefBased/>
  <w15:docId w15:val="{8AB7AFD1-BD6E-4BBD-8B77-CD4C390F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rsid w:val="00E2731C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E2731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subject/>
  <dc:creator>埼玉県</dc:creator>
  <cp:keywords/>
  <cp:lastModifiedBy>熊部 雄基</cp:lastModifiedBy>
  <cp:revision>2</cp:revision>
  <cp:lastPrinted>2025-01-27T07:14:00Z</cp:lastPrinted>
  <dcterms:created xsi:type="dcterms:W3CDTF">2026-01-31T18:23:00Z</dcterms:created>
  <dcterms:modified xsi:type="dcterms:W3CDTF">2026-01-31T18:23:00Z</dcterms:modified>
</cp:coreProperties>
</file>